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514" w:rsidRDefault="00985514" w:rsidP="006052EA">
      <w:pPr>
        <w:pStyle w:val="NoSpacing"/>
        <w:jc w:val="center"/>
        <w:rPr>
          <w:rFonts w:ascii="Times New Roman" w:hAnsi="Times New Roman"/>
          <w:b/>
          <w:sz w:val="28"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  <w:sz w:val="28"/>
        </w:rPr>
      </w:pPr>
    </w:p>
    <w:p w:rsidR="00985514" w:rsidRPr="006052EA" w:rsidRDefault="00985514" w:rsidP="006052EA">
      <w:pPr>
        <w:pStyle w:val="NoSpacing"/>
        <w:jc w:val="center"/>
        <w:rPr>
          <w:rFonts w:ascii="Times New Roman" w:hAnsi="Times New Roman"/>
          <w:b/>
          <w:sz w:val="28"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  <w:b/>
        </w:rPr>
      </w:pPr>
    </w:p>
    <w:p w:rsidR="00985514" w:rsidRDefault="00985514" w:rsidP="006052EA">
      <w:pPr>
        <w:pStyle w:val="NoSpacing"/>
        <w:jc w:val="center"/>
        <w:rPr>
          <w:rFonts w:ascii="Times New Roman" w:hAnsi="Times New Roman"/>
        </w:rPr>
      </w:pPr>
    </w:p>
    <w:p w:rsidR="00985514" w:rsidRPr="00DA7F71" w:rsidRDefault="00985514" w:rsidP="006052EA">
      <w:pPr>
        <w:jc w:val="center"/>
        <w:rPr>
          <w:rFonts w:ascii="Times New Roman" w:hAnsi="Times New Roman"/>
          <w:b/>
          <w:sz w:val="36"/>
        </w:rPr>
      </w:pPr>
      <w:r w:rsidRPr="00DA7F71">
        <w:rPr>
          <w:rFonts w:ascii="Times New Roman" w:hAnsi="Times New Roman"/>
          <w:b/>
          <w:sz w:val="36"/>
        </w:rPr>
        <w:t>ЖУРНАЛ</w:t>
      </w:r>
    </w:p>
    <w:p w:rsidR="00985514" w:rsidRDefault="00985514" w:rsidP="006052E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36"/>
        </w:rPr>
        <w:t>регистрации входящих документов</w:t>
      </w: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rPr>
          <w:rFonts w:ascii="Times New Roman" w:hAnsi="Times New Roman"/>
        </w:rPr>
      </w:pPr>
    </w:p>
    <w:p w:rsidR="00985514" w:rsidRDefault="00985514" w:rsidP="006052E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Начат «_____»___________________20____г.</w:t>
      </w:r>
    </w:p>
    <w:p w:rsidR="00985514" w:rsidRDefault="00985514" w:rsidP="006052EA">
      <w:pPr>
        <w:jc w:val="center"/>
        <w:rPr>
          <w:rFonts w:ascii="Times New Roman" w:hAnsi="Times New Roman"/>
        </w:rPr>
      </w:pPr>
    </w:p>
    <w:p w:rsidR="00985514" w:rsidRDefault="00985514" w:rsidP="006052E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Окончен «_____»_________________20____г.</w:t>
      </w:r>
    </w:p>
    <w:p w:rsidR="00985514" w:rsidRDefault="00985514" w:rsidP="006052EA">
      <w:pPr>
        <w:jc w:val="center"/>
      </w:pPr>
    </w:p>
    <w:p w:rsidR="00985514" w:rsidRDefault="00985514"/>
    <w:p w:rsidR="00985514" w:rsidRDefault="00985514"/>
    <w:p w:rsidR="00985514" w:rsidRDefault="00985514"/>
    <w:p w:rsidR="00985514" w:rsidRDefault="00985514"/>
    <w:p w:rsidR="00985514" w:rsidRDefault="00985514"/>
    <w:p w:rsidR="00985514" w:rsidRDefault="00985514"/>
    <w:p w:rsidR="00985514" w:rsidRDefault="00985514"/>
    <w:p w:rsidR="00985514" w:rsidRDefault="00985514"/>
    <w:tbl>
      <w:tblPr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8"/>
        <w:gridCol w:w="1555"/>
        <w:gridCol w:w="2955"/>
        <w:gridCol w:w="4290"/>
      </w:tblGrid>
      <w:tr w:rsidR="00985514" w:rsidRPr="00413026" w:rsidTr="00A25D39">
        <w:tc>
          <w:tcPr>
            <w:tcW w:w="1538" w:type="dxa"/>
            <w:vAlign w:val="center"/>
          </w:tcPr>
          <w:p w:rsidR="00985514" w:rsidRPr="00413026" w:rsidRDefault="00985514" w:rsidP="00362AFE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 xml:space="preserve">№ п/п </w:t>
            </w:r>
            <w:r>
              <w:rPr>
                <w:rFonts w:ascii="Times New Roman" w:hAnsi="Times New Roman"/>
              </w:rPr>
              <w:t xml:space="preserve"> </w:t>
            </w:r>
            <w:r w:rsidRPr="00413026">
              <w:rPr>
                <w:rFonts w:ascii="Times New Roman" w:hAnsi="Times New Roman"/>
              </w:rPr>
              <w:t>и дата регистр</w:t>
            </w:r>
            <w:r>
              <w:rPr>
                <w:rFonts w:ascii="Times New Roman" w:hAnsi="Times New Roman"/>
              </w:rPr>
              <w:t>ации</w:t>
            </w:r>
          </w:p>
        </w:tc>
        <w:tc>
          <w:tcPr>
            <w:tcW w:w="1555" w:type="dxa"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и дата поступившего документа </w:t>
            </w:r>
          </w:p>
        </w:tc>
        <w:tc>
          <w:tcPr>
            <w:tcW w:w="2955" w:type="dxa"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</w:p>
          <w:p w:rsidR="00985514" w:rsidRPr="00413026" w:rsidRDefault="00985514" w:rsidP="00A25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кого поступил (наименование учреждения)</w:t>
            </w:r>
          </w:p>
          <w:p w:rsidR="00985514" w:rsidRPr="00413026" w:rsidRDefault="00985514" w:rsidP="00A25D39">
            <w:pPr>
              <w:rPr>
                <w:rFonts w:ascii="Times New Roman" w:hAnsi="Times New Roman"/>
              </w:rPr>
            </w:pPr>
          </w:p>
        </w:tc>
        <w:tc>
          <w:tcPr>
            <w:tcW w:w="4290" w:type="dxa"/>
            <w:vAlign w:val="center"/>
          </w:tcPr>
          <w:p w:rsidR="00985514" w:rsidRDefault="00985514">
            <w:pPr>
              <w:rPr>
                <w:rFonts w:ascii="Times New Roman" w:hAnsi="Times New Roman"/>
              </w:rPr>
            </w:pPr>
          </w:p>
          <w:p w:rsidR="00985514" w:rsidRPr="00413026" w:rsidRDefault="00985514" w:rsidP="00A25D39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>Краткое содержание</w:t>
            </w:r>
          </w:p>
          <w:p w:rsidR="00985514" w:rsidRPr="00413026" w:rsidRDefault="00985514" w:rsidP="00A25D39">
            <w:pPr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>1</w:t>
            </w:r>
          </w:p>
        </w:tc>
        <w:tc>
          <w:tcPr>
            <w:tcW w:w="1555" w:type="dxa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>2</w:t>
            </w:r>
          </w:p>
        </w:tc>
        <w:tc>
          <w:tcPr>
            <w:tcW w:w="2955" w:type="dxa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>3</w:t>
            </w:r>
          </w:p>
        </w:tc>
        <w:tc>
          <w:tcPr>
            <w:tcW w:w="4290" w:type="dxa"/>
          </w:tcPr>
          <w:p w:rsidR="00985514" w:rsidRPr="00413026" w:rsidRDefault="00985514" w:rsidP="00A25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A25D39">
        <w:tc>
          <w:tcPr>
            <w:tcW w:w="153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55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4290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</w:tbl>
    <w:p w:rsidR="00985514" w:rsidRDefault="00985514">
      <w:pPr>
        <w:rPr>
          <w:rFonts w:ascii="Times New Roman" w:hAnsi="Times New Roman"/>
        </w:rPr>
      </w:pPr>
    </w:p>
    <w:p w:rsidR="00985514" w:rsidRDefault="00985514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1418"/>
        <w:gridCol w:w="2948"/>
        <w:gridCol w:w="1272"/>
        <w:gridCol w:w="1272"/>
        <w:gridCol w:w="2186"/>
      </w:tblGrid>
      <w:tr w:rsidR="00985514" w:rsidRPr="00413026" w:rsidTr="00362AFE">
        <w:tc>
          <w:tcPr>
            <w:tcW w:w="2660" w:type="dxa"/>
            <w:gridSpan w:val="2"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>Количество листов</w:t>
            </w:r>
          </w:p>
        </w:tc>
        <w:tc>
          <w:tcPr>
            <w:tcW w:w="2948" w:type="dxa"/>
            <w:vMerge w:val="restart"/>
            <w:vAlign w:val="center"/>
          </w:tcPr>
          <w:p w:rsidR="00985514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Движение документа,  </w:t>
            </w:r>
          </w:p>
          <w:p w:rsidR="00985514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кому направлен</w:t>
            </w:r>
          </w:p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(подразделение и фамилия)</w:t>
            </w:r>
          </w:p>
        </w:tc>
        <w:tc>
          <w:tcPr>
            <w:tcW w:w="1272" w:type="dxa"/>
            <w:vMerge w:val="restart"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 xml:space="preserve">Расписка в получении </w:t>
            </w:r>
            <w:r>
              <w:rPr>
                <w:rFonts w:ascii="Times New Roman" w:hAnsi="Times New Roman"/>
              </w:rPr>
              <w:t>и дата</w:t>
            </w:r>
          </w:p>
        </w:tc>
        <w:tc>
          <w:tcPr>
            <w:tcW w:w="1272" w:type="dxa"/>
            <w:vMerge w:val="restart"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Каким номером исполнен</w:t>
            </w:r>
          </w:p>
        </w:tc>
        <w:tc>
          <w:tcPr>
            <w:tcW w:w="2186" w:type="dxa"/>
            <w:vMerge w:val="restart"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дела и листа, где подшит</w:t>
            </w:r>
            <w:r w:rsidRPr="00413026">
              <w:rPr>
                <w:rFonts w:ascii="Times New Roman" w:hAnsi="Times New Roman"/>
              </w:rPr>
              <w:t xml:space="preserve"> документ</w:t>
            </w:r>
          </w:p>
        </w:tc>
      </w:tr>
      <w:tr w:rsidR="00985514" w:rsidRPr="00413026" w:rsidTr="00362AFE">
        <w:tc>
          <w:tcPr>
            <w:tcW w:w="1242" w:type="dxa"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413026">
              <w:rPr>
                <w:rFonts w:ascii="Times New Roman" w:hAnsi="Times New Roman"/>
              </w:rPr>
              <w:t>сновного документа</w:t>
            </w:r>
          </w:p>
        </w:tc>
        <w:tc>
          <w:tcPr>
            <w:tcW w:w="1418" w:type="dxa"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413026">
              <w:rPr>
                <w:rFonts w:ascii="Times New Roman" w:hAnsi="Times New Roman"/>
              </w:rPr>
              <w:t>риложения</w:t>
            </w:r>
          </w:p>
        </w:tc>
        <w:tc>
          <w:tcPr>
            <w:tcW w:w="2948" w:type="dxa"/>
            <w:vMerge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  <w:vMerge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  <w:vMerge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86" w:type="dxa"/>
            <w:vMerge/>
            <w:vAlign w:val="center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948" w:type="dxa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2" w:type="dxa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>8</w:t>
            </w:r>
          </w:p>
        </w:tc>
        <w:tc>
          <w:tcPr>
            <w:tcW w:w="1272" w:type="dxa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>9</w:t>
            </w:r>
          </w:p>
        </w:tc>
        <w:tc>
          <w:tcPr>
            <w:tcW w:w="2186" w:type="dxa"/>
          </w:tcPr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>10</w:t>
            </w: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  <w:tr w:rsidR="00985514" w:rsidRPr="00413026" w:rsidTr="00362AFE">
        <w:tc>
          <w:tcPr>
            <w:tcW w:w="124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948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  <w:tc>
          <w:tcPr>
            <w:tcW w:w="2186" w:type="dxa"/>
          </w:tcPr>
          <w:p w:rsidR="00985514" w:rsidRPr="00413026" w:rsidRDefault="00985514" w:rsidP="00413026">
            <w:pPr>
              <w:spacing w:line="380" w:lineRule="exact"/>
              <w:rPr>
                <w:rFonts w:ascii="Times New Roman" w:hAnsi="Times New Roman"/>
              </w:rPr>
            </w:pPr>
          </w:p>
        </w:tc>
      </w:tr>
    </w:tbl>
    <w:p w:rsidR="00985514" w:rsidRDefault="00985514">
      <w:pPr>
        <w:rPr>
          <w:rFonts w:ascii="Times New Roman" w:hAnsi="Times New Roman"/>
        </w:rPr>
      </w:pPr>
    </w:p>
    <w:p w:rsidR="00985514" w:rsidRDefault="00985514">
      <w:pPr>
        <w:rPr>
          <w:rFonts w:ascii="Times New Roman" w:hAnsi="Times New Roman"/>
        </w:rPr>
        <w:sectPr w:rsidR="00985514" w:rsidSect="000D46F7">
          <w:pgSz w:w="11906" w:h="16838"/>
          <w:pgMar w:top="851" w:right="850" w:bottom="851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17"/>
      </w:tblGrid>
      <w:tr w:rsidR="00985514" w:rsidRPr="00413026" w:rsidTr="00413026">
        <w:tc>
          <w:tcPr>
            <w:tcW w:w="721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85514" w:rsidRPr="00413026" w:rsidRDefault="00985514" w:rsidP="001F239C">
            <w:pPr>
              <w:pStyle w:val="NoSpacing"/>
              <w:rPr>
                <w:rFonts w:ascii="Times New Roman" w:hAnsi="Times New Roman"/>
                <w:b/>
              </w:rPr>
            </w:pPr>
          </w:p>
          <w:p w:rsidR="00985514" w:rsidRPr="00413026" w:rsidRDefault="00985514" w:rsidP="00413026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985514" w:rsidRPr="00413026" w:rsidRDefault="00985514" w:rsidP="00413026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985514" w:rsidRPr="00413026" w:rsidRDefault="00985514" w:rsidP="00413026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985514" w:rsidRPr="00413026" w:rsidRDefault="00985514" w:rsidP="00413026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:rsidR="00985514" w:rsidRPr="00413026" w:rsidRDefault="00985514" w:rsidP="00413026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985514" w:rsidRPr="00413026" w:rsidRDefault="00985514" w:rsidP="00413026">
            <w:pPr>
              <w:jc w:val="center"/>
              <w:rPr>
                <w:rFonts w:ascii="Times New Roman" w:hAnsi="Times New Roman"/>
                <w:b/>
                <w:sz w:val="36"/>
              </w:rPr>
            </w:pPr>
            <w:r w:rsidRPr="00413026">
              <w:rPr>
                <w:rFonts w:ascii="Times New Roman" w:hAnsi="Times New Roman"/>
                <w:b/>
                <w:sz w:val="36"/>
              </w:rPr>
              <w:t>ЖУРНАЛ</w:t>
            </w:r>
          </w:p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36"/>
              </w:rPr>
              <w:t xml:space="preserve">регистрации входящих документов </w:t>
            </w:r>
          </w:p>
          <w:p w:rsidR="00985514" w:rsidRPr="00413026" w:rsidRDefault="00985514">
            <w:pPr>
              <w:rPr>
                <w:rFonts w:ascii="Times New Roman" w:hAnsi="Times New Roman"/>
              </w:rPr>
            </w:pPr>
          </w:p>
          <w:p w:rsidR="00985514" w:rsidRPr="00413026" w:rsidRDefault="00985514">
            <w:pPr>
              <w:rPr>
                <w:rFonts w:ascii="Times New Roman" w:hAnsi="Times New Roman"/>
              </w:rPr>
            </w:pPr>
          </w:p>
          <w:p w:rsidR="00985514" w:rsidRPr="00413026" w:rsidRDefault="00985514">
            <w:pPr>
              <w:rPr>
                <w:rFonts w:ascii="Times New Roman" w:hAnsi="Times New Roman"/>
              </w:rPr>
            </w:pPr>
          </w:p>
          <w:p w:rsidR="00985514" w:rsidRPr="00413026" w:rsidRDefault="00985514">
            <w:pPr>
              <w:rPr>
                <w:rFonts w:ascii="Times New Roman" w:hAnsi="Times New Roman"/>
              </w:rPr>
            </w:pPr>
          </w:p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>Начат «_____»___________________20____г.</w:t>
            </w:r>
          </w:p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</w:p>
          <w:p w:rsidR="00985514" w:rsidRDefault="00985514" w:rsidP="00413026">
            <w:pPr>
              <w:jc w:val="center"/>
              <w:rPr>
                <w:rFonts w:ascii="Times New Roman" w:hAnsi="Times New Roman"/>
              </w:rPr>
            </w:pPr>
            <w:r w:rsidRPr="00413026">
              <w:rPr>
                <w:rFonts w:ascii="Times New Roman" w:hAnsi="Times New Roman"/>
              </w:rPr>
              <w:t>Окончен «_____»_________________20____г.</w:t>
            </w:r>
          </w:p>
          <w:p w:rsidR="00985514" w:rsidRPr="00413026" w:rsidRDefault="00985514" w:rsidP="00413026">
            <w:pPr>
              <w:jc w:val="center"/>
              <w:rPr>
                <w:rFonts w:ascii="Times New Roman" w:hAnsi="Times New Roman"/>
              </w:rPr>
            </w:pPr>
          </w:p>
          <w:p w:rsidR="00985514" w:rsidRDefault="00985514">
            <w:pPr>
              <w:rPr>
                <w:rFonts w:ascii="Times New Roman" w:hAnsi="Times New Roman"/>
              </w:rPr>
            </w:pPr>
          </w:p>
          <w:p w:rsidR="00985514" w:rsidRPr="00413026" w:rsidRDefault="00985514">
            <w:pPr>
              <w:rPr>
                <w:rFonts w:ascii="Times New Roman" w:hAnsi="Times New Roman"/>
              </w:rPr>
            </w:pPr>
          </w:p>
        </w:tc>
      </w:tr>
    </w:tbl>
    <w:p w:rsidR="00985514" w:rsidRDefault="00985514">
      <w:pPr>
        <w:rPr>
          <w:rFonts w:ascii="Times New Roman" w:hAnsi="Times New Roman"/>
        </w:rPr>
      </w:pPr>
    </w:p>
    <w:p w:rsidR="00985514" w:rsidRDefault="00985514">
      <w:pPr>
        <w:rPr>
          <w:rFonts w:ascii="Times New Roman" w:hAnsi="Times New Roman"/>
        </w:rPr>
      </w:pPr>
    </w:p>
    <w:p w:rsidR="00985514" w:rsidRDefault="00985514">
      <w:pPr>
        <w:rPr>
          <w:rFonts w:ascii="Times New Roman" w:hAnsi="Times New Roman"/>
        </w:rPr>
      </w:pPr>
    </w:p>
    <w:p w:rsidR="00985514" w:rsidRDefault="00985514">
      <w:pPr>
        <w:rPr>
          <w:rFonts w:ascii="Times New Roman" w:hAnsi="Times New Roman"/>
        </w:rPr>
      </w:pPr>
    </w:p>
    <w:p w:rsidR="00985514" w:rsidRDefault="00985514" w:rsidP="00227012">
      <w:pPr>
        <w:rPr>
          <w:rFonts w:ascii="Times New Roman" w:hAnsi="Times New Roman"/>
        </w:rPr>
      </w:pPr>
    </w:p>
    <w:p w:rsidR="00985514" w:rsidRDefault="00985514" w:rsidP="00227012">
      <w:pPr>
        <w:rPr>
          <w:rFonts w:ascii="Times New Roman" w:hAnsi="Times New Roman"/>
        </w:rPr>
      </w:pPr>
    </w:p>
    <w:p w:rsidR="00985514" w:rsidRDefault="00985514" w:rsidP="00227012">
      <w:pPr>
        <w:rPr>
          <w:rFonts w:ascii="Times New Roman" w:hAnsi="Times New Roman"/>
        </w:rPr>
      </w:pPr>
    </w:p>
    <w:p w:rsidR="00985514" w:rsidRDefault="00985514" w:rsidP="00227012">
      <w:pPr>
        <w:rPr>
          <w:rFonts w:ascii="Times New Roman" w:hAnsi="Times New Roman"/>
        </w:rPr>
      </w:pPr>
    </w:p>
    <w:p w:rsidR="00985514" w:rsidRDefault="00985514" w:rsidP="00227012">
      <w:pPr>
        <w:rPr>
          <w:rFonts w:ascii="Times New Roman" w:hAnsi="Times New Roman"/>
        </w:rPr>
      </w:pPr>
      <w:bookmarkStart w:id="0" w:name="_GoBack"/>
      <w:bookmarkEnd w:id="0"/>
    </w:p>
    <w:p w:rsidR="00985514" w:rsidRPr="00DA7F71" w:rsidRDefault="00985514" w:rsidP="00227012">
      <w:pPr>
        <w:rPr>
          <w:rFonts w:ascii="Times New Roman" w:hAnsi="Times New Roman"/>
        </w:rPr>
      </w:pPr>
    </w:p>
    <w:p w:rsidR="00985514" w:rsidRPr="00DA7F71" w:rsidRDefault="00985514" w:rsidP="00227012">
      <w:pPr>
        <w:rPr>
          <w:rFonts w:ascii="Times New Roman" w:hAnsi="Times New Roman"/>
        </w:rPr>
      </w:pPr>
    </w:p>
    <w:p w:rsidR="00985514" w:rsidRPr="00DA7F71" w:rsidRDefault="00985514" w:rsidP="001F239C">
      <w:pPr>
        <w:rPr>
          <w:rFonts w:ascii="Times New Roman" w:hAnsi="Times New Roman"/>
        </w:rPr>
      </w:pPr>
    </w:p>
    <w:p w:rsidR="00985514" w:rsidRPr="00DA7F71" w:rsidRDefault="00985514" w:rsidP="001F239C">
      <w:pPr>
        <w:rPr>
          <w:rFonts w:ascii="Times New Roman" w:hAnsi="Times New Roman"/>
        </w:rPr>
      </w:pPr>
    </w:p>
    <w:p w:rsidR="00985514" w:rsidRPr="00DA7F71" w:rsidRDefault="00985514">
      <w:pPr>
        <w:rPr>
          <w:rFonts w:ascii="Times New Roman" w:hAnsi="Times New Roman"/>
        </w:rPr>
      </w:pPr>
    </w:p>
    <w:sectPr w:rsidR="00985514" w:rsidRPr="00DA7F71" w:rsidSect="00DA7F71">
      <w:pgSz w:w="16838" w:h="11906" w:orient="landscape"/>
      <w:pgMar w:top="851" w:right="851" w:bottom="851" w:left="851" w:header="709" w:footer="709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F71"/>
    <w:rsid w:val="00001263"/>
    <w:rsid w:val="000019EF"/>
    <w:rsid w:val="00002045"/>
    <w:rsid w:val="000024CB"/>
    <w:rsid w:val="0000306F"/>
    <w:rsid w:val="00003221"/>
    <w:rsid w:val="00003743"/>
    <w:rsid w:val="0000421A"/>
    <w:rsid w:val="0000476F"/>
    <w:rsid w:val="00004C23"/>
    <w:rsid w:val="00004F73"/>
    <w:rsid w:val="00005B54"/>
    <w:rsid w:val="00005E6B"/>
    <w:rsid w:val="000066E8"/>
    <w:rsid w:val="00006DDE"/>
    <w:rsid w:val="00006E66"/>
    <w:rsid w:val="00010231"/>
    <w:rsid w:val="000103F7"/>
    <w:rsid w:val="000103FE"/>
    <w:rsid w:val="00011EC4"/>
    <w:rsid w:val="000122C6"/>
    <w:rsid w:val="0001232C"/>
    <w:rsid w:val="00014305"/>
    <w:rsid w:val="0001481D"/>
    <w:rsid w:val="000217C2"/>
    <w:rsid w:val="00022DF0"/>
    <w:rsid w:val="00024598"/>
    <w:rsid w:val="0002623B"/>
    <w:rsid w:val="00026727"/>
    <w:rsid w:val="00026846"/>
    <w:rsid w:val="000278C0"/>
    <w:rsid w:val="00030431"/>
    <w:rsid w:val="0003146C"/>
    <w:rsid w:val="00031D6F"/>
    <w:rsid w:val="00033754"/>
    <w:rsid w:val="00033B93"/>
    <w:rsid w:val="000340CB"/>
    <w:rsid w:val="00034826"/>
    <w:rsid w:val="00035798"/>
    <w:rsid w:val="00035F0F"/>
    <w:rsid w:val="00036761"/>
    <w:rsid w:val="00043688"/>
    <w:rsid w:val="00045268"/>
    <w:rsid w:val="0004529E"/>
    <w:rsid w:val="0004654A"/>
    <w:rsid w:val="000478CD"/>
    <w:rsid w:val="00051764"/>
    <w:rsid w:val="00053282"/>
    <w:rsid w:val="0005352E"/>
    <w:rsid w:val="000547DE"/>
    <w:rsid w:val="00054E07"/>
    <w:rsid w:val="000575CE"/>
    <w:rsid w:val="00057630"/>
    <w:rsid w:val="000604EF"/>
    <w:rsid w:val="00060F83"/>
    <w:rsid w:val="000622EA"/>
    <w:rsid w:val="000629C0"/>
    <w:rsid w:val="000631CC"/>
    <w:rsid w:val="00063578"/>
    <w:rsid w:val="00064630"/>
    <w:rsid w:val="00064B4D"/>
    <w:rsid w:val="00064FF3"/>
    <w:rsid w:val="00066C5A"/>
    <w:rsid w:val="00066E95"/>
    <w:rsid w:val="00072807"/>
    <w:rsid w:val="00074BA6"/>
    <w:rsid w:val="00074ECB"/>
    <w:rsid w:val="0007533C"/>
    <w:rsid w:val="00075B50"/>
    <w:rsid w:val="00076679"/>
    <w:rsid w:val="00076E16"/>
    <w:rsid w:val="00076FD6"/>
    <w:rsid w:val="00077105"/>
    <w:rsid w:val="00077329"/>
    <w:rsid w:val="000805A7"/>
    <w:rsid w:val="00081928"/>
    <w:rsid w:val="000829FD"/>
    <w:rsid w:val="00083E3E"/>
    <w:rsid w:val="00083EF5"/>
    <w:rsid w:val="00084028"/>
    <w:rsid w:val="00085F44"/>
    <w:rsid w:val="000861A3"/>
    <w:rsid w:val="00086618"/>
    <w:rsid w:val="000872AF"/>
    <w:rsid w:val="0009038F"/>
    <w:rsid w:val="00090440"/>
    <w:rsid w:val="0009399E"/>
    <w:rsid w:val="00093E57"/>
    <w:rsid w:val="00094DD6"/>
    <w:rsid w:val="000950EE"/>
    <w:rsid w:val="00095D87"/>
    <w:rsid w:val="00096C0F"/>
    <w:rsid w:val="000A05EB"/>
    <w:rsid w:val="000A09C2"/>
    <w:rsid w:val="000A1CC4"/>
    <w:rsid w:val="000A2166"/>
    <w:rsid w:val="000A2B25"/>
    <w:rsid w:val="000A301C"/>
    <w:rsid w:val="000A38E2"/>
    <w:rsid w:val="000A4F95"/>
    <w:rsid w:val="000A5226"/>
    <w:rsid w:val="000A5C0D"/>
    <w:rsid w:val="000A5D47"/>
    <w:rsid w:val="000A5FD9"/>
    <w:rsid w:val="000A6578"/>
    <w:rsid w:val="000A6A31"/>
    <w:rsid w:val="000A778F"/>
    <w:rsid w:val="000A77E1"/>
    <w:rsid w:val="000A7A4F"/>
    <w:rsid w:val="000B08CA"/>
    <w:rsid w:val="000B0D63"/>
    <w:rsid w:val="000B0F0E"/>
    <w:rsid w:val="000B1C03"/>
    <w:rsid w:val="000B1FC4"/>
    <w:rsid w:val="000B24BF"/>
    <w:rsid w:val="000B27B4"/>
    <w:rsid w:val="000B384C"/>
    <w:rsid w:val="000B394D"/>
    <w:rsid w:val="000B657F"/>
    <w:rsid w:val="000B68B4"/>
    <w:rsid w:val="000B6BDB"/>
    <w:rsid w:val="000B73B7"/>
    <w:rsid w:val="000B77EC"/>
    <w:rsid w:val="000C01F1"/>
    <w:rsid w:val="000C0A22"/>
    <w:rsid w:val="000C0B20"/>
    <w:rsid w:val="000C144F"/>
    <w:rsid w:val="000C1DD8"/>
    <w:rsid w:val="000C238A"/>
    <w:rsid w:val="000C3CD1"/>
    <w:rsid w:val="000C551E"/>
    <w:rsid w:val="000C5E76"/>
    <w:rsid w:val="000C6302"/>
    <w:rsid w:val="000C69D2"/>
    <w:rsid w:val="000C6D03"/>
    <w:rsid w:val="000C7239"/>
    <w:rsid w:val="000C74A5"/>
    <w:rsid w:val="000C7633"/>
    <w:rsid w:val="000D0D53"/>
    <w:rsid w:val="000D0D94"/>
    <w:rsid w:val="000D1315"/>
    <w:rsid w:val="000D1F77"/>
    <w:rsid w:val="000D28AB"/>
    <w:rsid w:val="000D39C0"/>
    <w:rsid w:val="000D3D84"/>
    <w:rsid w:val="000D46F7"/>
    <w:rsid w:val="000D5C0E"/>
    <w:rsid w:val="000D626E"/>
    <w:rsid w:val="000D6370"/>
    <w:rsid w:val="000D6408"/>
    <w:rsid w:val="000D703B"/>
    <w:rsid w:val="000E0690"/>
    <w:rsid w:val="000E1D7A"/>
    <w:rsid w:val="000E36F7"/>
    <w:rsid w:val="000E3729"/>
    <w:rsid w:val="000E5145"/>
    <w:rsid w:val="000E5170"/>
    <w:rsid w:val="000E55E4"/>
    <w:rsid w:val="000E5DC8"/>
    <w:rsid w:val="000E6617"/>
    <w:rsid w:val="000E73F8"/>
    <w:rsid w:val="000E7A5E"/>
    <w:rsid w:val="000E7D87"/>
    <w:rsid w:val="000F0AD7"/>
    <w:rsid w:val="000F117F"/>
    <w:rsid w:val="000F12EB"/>
    <w:rsid w:val="000F1909"/>
    <w:rsid w:val="000F19BF"/>
    <w:rsid w:val="000F2A07"/>
    <w:rsid w:val="000F2AF6"/>
    <w:rsid w:val="000F2EEA"/>
    <w:rsid w:val="000F3176"/>
    <w:rsid w:val="000F317D"/>
    <w:rsid w:val="000F42E0"/>
    <w:rsid w:val="000F45A6"/>
    <w:rsid w:val="000F587E"/>
    <w:rsid w:val="000F63D3"/>
    <w:rsid w:val="000F7490"/>
    <w:rsid w:val="000F7EBA"/>
    <w:rsid w:val="00100BED"/>
    <w:rsid w:val="00102D90"/>
    <w:rsid w:val="001032D9"/>
    <w:rsid w:val="001040F0"/>
    <w:rsid w:val="0010432B"/>
    <w:rsid w:val="00104B3E"/>
    <w:rsid w:val="00106824"/>
    <w:rsid w:val="001072BF"/>
    <w:rsid w:val="001078A2"/>
    <w:rsid w:val="00107CDC"/>
    <w:rsid w:val="0011160B"/>
    <w:rsid w:val="00112B25"/>
    <w:rsid w:val="0011326B"/>
    <w:rsid w:val="00113D36"/>
    <w:rsid w:val="00114F4E"/>
    <w:rsid w:val="00115A21"/>
    <w:rsid w:val="00115D16"/>
    <w:rsid w:val="00120DB4"/>
    <w:rsid w:val="00121A2B"/>
    <w:rsid w:val="001221B0"/>
    <w:rsid w:val="00122EBE"/>
    <w:rsid w:val="001245D8"/>
    <w:rsid w:val="00124675"/>
    <w:rsid w:val="00126994"/>
    <w:rsid w:val="00127BB3"/>
    <w:rsid w:val="00127CFC"/>
    <w:rsid w:val="00127E94"/>
    <w:rsid w:val="00130ABB"/>
    <w:rsid w:val="00131014"/>
    <w:rsid w:val="00132004"/>
    <w:rsid w:val="0013385F"/>
    <w:rsid w:val="00133DD7"/>
    <w:rsid w:val="0013534B"/>
    <w:rsid w:val="0013542D"/>
    <w:rsid w:val="00135545"/>
    <w:rsid w:val="0013682D"/>
    <w:rsid w:val="00137A70"/>
    <w:rsid w:val="00137AB3"/>
    <w:rsid w:val="00140C2A"/>
    <w:rsid w:val="00140F4D"/>
    <w:rsid w:val="00142C6D"/>
    <w:rsid w:val="00142FF5"/>
    <w:rsid w:val="00143E49"/>
    <w:rsid w:val="001446E2"/>
    <w:rsid w:val="001454C5"/>
    <w:rsid w:val="00146067"/>
    <w:rsid w:val="0014689A"/>
    <w:rsid w:val="00147926"/>
    <w:rsid w:val="001507B6"/>
    <w:rsid w:val="00150F65"/>
    <w:rsid w:val="00151D69"/>
    <w:rsid w:val="0015294F"/>
    <w:rsid w:val="00152D90"/>
    <w:rsid w:val="00153611"/>
    <w:rsid w:val="0015469C"/>
    <w:rsid w:val="00154FE2"/>
    <w:rsid w:val="00155114"/>
    <w:rsid w:val="00155730"/>
    <w:rsid w:val="00155E42"/>
    <w:rsid w:val="00156B78"/>
    <w:rsid w:val="00157056"/>
    <w:rsid w:val="001612BC"/>
    <w:rsid w:val="001613CE"/>
    <w:rsid w:val="0016173F"/>
    <w:rsid w:val="001623D9"/>
    <w:rsid w:val="00162B6A"/>
    <w:rsid w:val="0016303D"/>
    <w:rsid w:val="00163294"/>
    <w:rsid w:val="00163C9F"/>
    <w:rsid w:val="001644F1"/>
    <w:rsid w:val="00165D3C"/>
    <w:rsid w:val="001664C5"/>
    <w:rsid w:val="0016678B"/>
    <w:rsid w:val="00166CD3"/>
    <w:rsid w:val="00167865"/>
    <w:rsid w:val="0017005C"/>
    <w:rsid w:val="0017012E"/>
    <w:rsid w:val="0017078A"/>
    <w:rsid w:val="0017189F"/>
    <w:rsid w:val="00172622"/>
    <w:rsid w:val="00172822"/>
    <w:rsid w:val="0017365E"/>
    <w:rsid w:val="0017389C"/>
    <w:rsid w:val="00173B0B"/>
    <w:rsid w:val="0017523A"/>
    <w:rsid w:val="00177009"/>
    <w:rsid w:val="00180DE1"/>
    <w:rsid w:val="00180EF4"/>
    <w:rsid w:val="0018131A"/>
    <w:rsid w:val="00182132"/>
    <w:rsid w:val="00183110"/>
    <w:rsid w:val="00183966"/>
    <w:rsid w:val="00183A7E"/>
    <w:rsid w:val="00184911"/>
    <w:rsid w:val="00185728"/>
    <w:rsid w:val="001859A9"/>
    <w:rsid w:val="00186C1E"/>
    <w:rsid w:val="00186E52"/>
    <w:rsid w:val="00190344"/>
    <w:rsid w:val="00191B8D"/>
    <w:rsid w:val="001925B4"/>
    <w:rsid w:val="00192A51"/>
    <w:rsid w:val="00194367"/>
    <w:rsid w:val="001A1690"/>
    <w:rsid w:val="001A2088"/>
    <w:rsid w:val="001A4EF0"/>
    <w:rsid w:val="001A51D9"/>
    <w:rsid w:val="001A5DF1"/>
    <w:rsid w:val="001A5F70"/>
    <w:rsid w:val="001A66EF"/>
    <w:rsid w:val="001A6B0F"/>
    <w:rsid w:val="001A6E5D"/>
    <w:rsid w:val="001A6E99"/>
    <w:rsid w:val="001B00A9"/>
    <w:rsid w:val="001B01C5"/>
    <w:rsid w:val="001B01E9"/>
    <w:rsid w:val="001B1206"/>
    <w:rsid w:val="001B1AC5"/>
    <w:rsid w:val="001B3823"/>
    <w:rsid w:val="001B3838"/>
    <w:rsid w:val="001B3DA0"/>
    <w:rsid w:val="001B4326"/>
    <w:rsid w:val="001B443A"/>
    <w:rsid w:val="001B5599"/>
    <w:rsid w:val="001B5A03"/>
    <w:rsid w:val="001B5FFD"/>
    <w:rsid w:val="001B6B10"/>
    <w:rsid w:val="001B6C20"/>
    <w:rsid w:val="001B6C6A"/>
    <w:rsid w:val="001B6E5C"/>
    <w:rsid w:val="001B76F9"/>
    <w:rsid w:val="001B7CD6"/>
    <w:rsid w:val="001C012A"/>
    <w:rsid w:val="001C0302"/>
    <w:rsid w:val="001C14A9"/>
    <w:rsid w:val="001C2320"/>
    <w:rsid w:val="001C41E8"/>
    <w:rsid w:val="001C5241"/>
    <w:rsid w:val="001C6959"/>
    <w:rsid w:val="001C698D"/>
    <w:rsid w:val="001C7361"/>
    <w:rsid w:val="001D1307"/>
    <w:rsid w:val="001D2150"/>
    <w:rsid w:val="001D2811"/>
    <w:rsid w:val="001D3464"/>
    <w:rsid w:val="001D52FD"/>
    <w:rsid w:val="001D76CC"/>
    <w:rsid w:val="001D78F0"/>
    <w:rsid w:val="001E006F"/>
    <w:rsid w:val="001E0EA6"/>
    <w:rsid w:val="001E10C4"/>
    <w:rsid w:val="001E1414"/>
    <w:rsid w:val="001E3E33"/>
    <w:rsid w:val="001E4030"/>
    <w:rsid w:val="001E46DF"/>
    <w:rsid w:val="001E47EB"/>
    <w:rsid w:val="001E5356"/>
    <w:rsid w:val="001E6184"/>
    <w:rsid w:val="001E6C21"/>
    <w:rsid w:val="001F07C1"/>
    <w:rsid w:val="001F0C7E"/>
    <w:rsid w:val="001F239C"/>
    <w:rsid w:val="001F2809"/>
    <w:rsid w:val="001F2C93"/>
    <w:rsid w:val="001F36AB"/>
    <w:rsid w:val="001F3860"/>
    <w:rsid w:val="001F4DF0"/>
    <w:rsid w:val="001F63A0"/>
    <w:rsid w:val="001F6743"/>
    <w:rsid w:val="001F7FCE"/>
    <w:rsid w:val="002003B9"/>
    <w:rsid w:val="00201813"/>
    <w:rsid w:val="00203343"/>
    <w:rsid w:val="00204035"/>
    <w:rsid w:val="00204239"/>
    <w:rsid w:val="002054F1"/>
    <w:rsid w:val="00205DAD"/>
    <w:rsid w:val="00205F53"/>
    <w:rsid w:val="00206243"/>
    <w:rsid w:val="002063E3"/>
    <w:rsid w:val="00207856"/>
    <w:rsid w:val="00207C58"/>
    <w:rsid w:val="00207F39"/>
    <w:rsid w:val="00210522"/>
    <w:rsid w:val="0021098D"/>
    <w:rsid w:val="00210B64"/>
    <w:rsid w:val="00210FD6"/>
    <w:rsid w:val="00212145"/>
    <w:rsid w:val="00212B6A"/>
    <w:rsid w:val="002146A8"/>
    <w:rsid w:val="002160B2"/>
    <w:rsid w:val="002164B2"/>
    <w:rsid w:val="00216805"/>
    <w:rsid w:val="002169CB"/>
    <w:rsid w:val="00220397"/>
    <w:rsid w:val="0022155E"/>
    <w:rsid w:val="00221933"/>
    <w:rsid w:val="0022198C"/>
    <w:rsid w:val="00222368"/>
    <w:rsid w:val="002230BD"/>
    <w:rsid w:val="002242D1"/>
    <w:rsid w:val="002251BD"/>
    <w:rsid w:val="002254B6"/>
    <w:rsid w:val="0022580A"/>
    <w:rsid w:val="00225AC1"/>
    <w:rsid w:val="002263DB"/>
    <w:rsid w:val="00227012"/>
    <w:rsid w:val="0022736A"/>
    <w:rsid w:val="00230192"/>
    <w:rsid w:val="00231221"/>
    <w:rsid w:val="00231421"/>
    <w:rsid w:val="00231650"/>
    <w:rsid w:val="00232593"/>
    <w:rsid w:val="0023264F"/>
    <w:rsid w:val="002326A8"/>
    <w:rsid w:val="002328EA"/>
    <w:rsid w:val="00234A97"/>
    <w:rsid w:val="00234D8C"/>
    <w:rsid w:val="00236BF9"/>
    <w:rsid w:val="00237766"/>
    <w:rsid w:val="0024169B"/>
    <w:rsid w:val="002426C1"/>
    <w:rsid w:val="00244264"/>
    <w:rsid w:val="0024458A"/>
    <w:rsid w:val="00245C14"/>
    <w:rsid w:val="00247C1A"/>
    <w:rsid w:val="00250695"/>
    <w:rsid w:val="00250AFD"/>
    <w:rsid w:val="00251325"/>
    <w:rsid w:val="002514F4"/>
    <w:rsid w:val="00251BAD"/>
    <w:rsid w:val="002522DD"/>
    <w:rsid w:val="0025292F"/>
    <w:rsid w:val="00253722"/>
    <w:rsid w:val="002538C5"/>
    <w:rsid w:val="00253982"/>
    <w:rsid w:val="00253D5A"/>
    <w:rsid w:val="00253EDB"/>
    <w:rsid w:val="0025465D"/>
    <w:rsid w:val="00254AE2"/>
    <w:rsid w:val="00260B83"/>
    <w:rsid w:val="00260F49"/>
    <w:rsid w:val="00261B16"/>
    <w:rsid w:val="002622D3"/>
    <w:rsid w:val="0026469C"/>
    <w:rsid w:val="002669D5"/>
    <w:rsid w:val="002671D6"/>
    <w:rsid w:val="0027070E"/>
    <w:rsid w:val="00271524"/>
    <w:rsid w:val="00275C27"/>
    <w:rsid w:val="002764CF"/>
    <w:rsid w:val="00276C16"/>
    <w:rsid w:val="00277E7F"/>
    <w:rsid w:val="00280575"/>
    <w:rsid w:val="00281819"/>
    <w:rsid w:val="002822FB"/>
    <w:rsid w:val="0028231A"/>
    <w:rsid w:val="00282E99"/>
    <w:rsid w:val="0028340F"/>
    <w:rsid w:val="00283B36"/>
    <w:rsid w:val="002844F7"/>
    <w:rsid w:val="00284E01"/>
    <w:rsid w:val="00285B73"/>
    <w:rsid w:val="002862BB"/>
    <w:rsid w:val="002872E7"/>
    <w:rsid w:val="00287687"/>
    <w:rsid w:val="00290A54"/>
    <w:rsid w:val="00291048"/>
    <w:rsid w:val="00293D6E"/>
    <w:rsid w:val="0029451F"/>
    <w:rsid w:val="00294540"/>
    <w:rsid w:val="002946AB"/>
    <w:rsid w:val="00294732"/>
    <w:rsid w:val="002969BD"/>
    <w:rsid w:val="00296F3C"/>
    <w:rsid w:val="00297465"/>
    <w:rsid w:val="00297C50"/>
    <w:rsid w:val="002A0C27"/>
    <w:rsid w:val="002A1395"/>
    <w:rsid w:val="002A1CC4"/>
    <w:rsid w:val="002A24D7"/>
    <w:rsid w:val="002A29A1"/>
    <w:rsid w:val="002A2D2D"/>
    <w:rsid w:val="002A4441"/>
    <w:rsid w:val="002A46B0"/>
    <w:rsid w:val="002A5E70"/>
    <w:rsid w:val="002A5F42"/>
    <w:rsid w:val="002A6923"/>
    <w:rsid w:val="002A6A27"/>
    <w:rsid w:val="002A7921"/>
    <w:rsid w:val="002A7B26"/>
    <w:rsid w:val="002B01B2"/>
    <w:rsid w:val="002B02A9"/>
    <w:rsid w:val="002B08EA"/>
    <w:rsid w:val="002B16B3"/>
    <w:rsid w:val="002B1BFD"/>
    <w:rsid w:val="002B3CB6"/>
    <w:rsid w:val="002B3EDF"/>
    <w:rsid w:val="002B5399"/>
    <w:rsid w:val="002B60EA"/>
    <w:rsid w:val="002B65ED"/>
    <w:rsid w:val="002B6EE3"/>
    <w:rsid w:val="002B775A"/>
    <w:rsid w:val="002B78C8"/>
    <w:rsid w:val="002B7D38"/>
    <w:rsid w:val="002B7F8F"/>
    <w:rsid w:val="002C1F79"/>
    <w:rsid w:val="002C2066"/>
    <w:rsid w:val="002C2290"/>
    <w:rsid w:val="002C29AF"/>
    <w:rsid w:val="002C3CE8"/>
    <w:rsid w:val="002C504D"/>
    <w:rsid w:val="002C5171"/>
    <w:rsid w:val="002C5868"/>
    <w:rsid w:val="002C5D56"/>
    <w:rsid w:val="002C6BEC"/>
    <w:rsid w:val="002C70C4"/>
    <w:rsid w:val="002C78AD"/>
    <w:rsid w:val="002D0580"/>
    <w:rsid w:val="002D0E9A"/>
    <w:rsid w:val="002D2FE4"/>
    <w:rsid w:val="002D38C6"/>
    <w:rsid w:val="002D3EB9"/>
    <w:rsid w:val="002D5660"/>
    <w:rsid w:val="002E0F6A"/>
    <w:rsid w:val="002E1B90"/>
    <w:rsid w:val="002E27BC"/>
    <w:rsid w:val="002E3466"/>
    <w:rsid w:val="002E3C4B"/>
    <w:rsid w:val="002E3C8A"/>
    <w:rsid w:val="002E4399"/>
    <w:rsid w:val="002E4AF0"/>
    <w:rsid w:val="002E6C19"/>
    <w:rsid w:val="002E779A"/>
    <w:rsid w:val="002F13F1"/>
    <w:rsid w:val="002F17FF"/>
    <w:rsid w:val="002F1F44"/>
    <w:rsid w:val="002F2734"/>
    <w:rsid w:val="002F2BFF"/>
    <w:rsid w:val="002F41D8"/>
    <w:rsid w:val="002F4F02"/>
    <w:rsid w:val="002F5EB4"/>
    <w:rsid w:val="002F6ABC"/>
    <w:rsid w:val="00300F77"/>
    <w:rsid w:val="00301A68"/>
    <w:rsid w:val="00302132"/>
    <w:rsid w:val="00302696"/>
    <w:rsid w:val="00302B49"/>
    <w:rsid w:val="003041F9"/>
    <w:rsid w:val="00304B6C"/>
    <w:rsid w:val="00305736"/>
    <w:rsid w:val="00307130"/>
    <w:rsid w:val="003073E1"/>
    <w:rsid w:val="00307EDC"/>
    <w:rsid w:val="00310F92"/>
    <w:rsid w:val="003112D5"/>
    <w:rsid w:val="00311C2C"/>
    <w:rsid w:val="00311F8E"/>
    <w:rsid w:val="00312CD2"/>
    <w:rsid w:val="003132A2"/>
    <w:rsid w:val="00314692"/>
    <w:rsid w:val="003147B5"/>
    <w:rsid w:val="0031631A"/>
    <w:rsid w:val="0031671C"/>
    <w:rsid w:val="00316BDD"/>
    <w:rsid w:val="00316C00"/>
    <w:rsid w:val="00316D7C"/>
    <w:rsid w:val="003170A2"/>
    <w:rsid w:val="003175E5"/>
    <w:rsid w:val="003175FD"/>
    <w:rsid w:val="003211E9"/>
    <w:rsid w:val="003260BA"/>
    <w:rsid w:val="00327854"/>
    <w:rsid w:val="00327D38"/>
    <w:rsid w:val="0033041F"/>
    <w:rsid w:val="00330899"/>
    <w:rsid w:val="0033390B"/>
    <w:rsid w:val="003343AE"/>
    <w:rsid w:val="00334947"/>
    <w:rsid w:val="00334E46"/>
    <w:rsid w:val="00335BD7"/>
    <w:rsid w:val="00336E42"/>
    <w:rsid w:val="00337FD7"/>
    <w:rsid w:val="0034159B"/>
    <w:rsid w:val="0034225E"/>
    <w:rsid w:val="00343021"/>
    <w:rsid w:val="00343CE0"/>
    <w:rsid w:val="00343E8B"/>
    <w:rsid w:val="0034565E"/>
    <w:rsid w:val="00345E9B"/>
    <w:rsid w:val="00346629"/>
    <w:rsid w:val="00346C31"/>
    <w:rsid w:val="003475DB"/>
    <w:rsid w:val="00350C36"/>
    <w:rsid w:val="00350FD0"/>
    <w:rsid w:val="00351579"/>
    <w:rsid w:val="00352214"/>
    <w:rsid w:val="0035316E"/>
    <w:rsid w:val="00353462"/>
    <w:rsid w:val="00353FCC"/>
    <w:rsid w:val="003548C5"/>
    <w:rsid w:val="00354925"/>
    <w:rsid w:val="00354C17"/>
    <w:rsid w:val="00354CD8"/>
    <w:rsid w:val="00354FDC"/>
    <w:rsid w:val="003561BE"/>
    <w:rsid w:val="00356705"/>
    <w:rsid w:val="0035762B"/>
    <w:rsid w:val="003576B6"/>
    <w:rsid w:val="00357E4A"/>
    <w:rsid w:val="003601A3"/>
    <w:rsid w:val="00360A60"/>
    <w:rsid w:val="00361BFF"/>
    <w:rsid w:val="00361D64"/>
    <w:rsid w:val="00362AFE"/>
    <w:rsid w:val="00364983"/>
    <w:rsid w:val="00364D29"/>
    <w:rsid w:val="0036537D"/>
    <w:rsid w:val="003658A4"/>
    <w:rsid w:val="003659D5"/>
    <w:rsid w:val="00365D3B"/>
    <w:rsid w:val="00366711"/>
    <w:rsid w:val="00367659"/>
    <w:rsid w:val="00370448"/>
    <w:rsid w:val="003709BA"/>
    <w:rsid w:val="00370E33"/>
    <w:rsid w:val="00371940"/>
    <w:rsid w:val="003719D2"/>
    <w:rsid w:val="0037223E"/>
    <w:rsid w:val="0037233C"/>
    <w:rsid w:val="00373A51"/>
    <w:rsid w:val="00373B5B"/>
    <w:rsid w:val="00373DDC"/>
    <w:rsid w:val="00374C13"/>
    <w:rsid w:val="0037634E"/>
    <w:rsid w:val="003769C6"/>
    <w:rsid w:val="00381FD8"/>
    <w:rsid w:val="0038260B"/>
    <w:rsid w:val="00384987"/>
    <w:rsid w:val="00384EC5"/>
    <w:rsid w:val="00384F3C"/>
    <w:rsid w:val="00385A40"/>
    <w:rsid w:val="003861F6"/>
    <w:rsid w:val="00386EC5"/>
    <w:rsid w:val="0038711F"/>
    <w:rsid w:val="003873E8"/>
    <w:rsid w:val="00390220"/>
    <w:rsid w:val="0039086C"/>
    <w:rsid w:val="00391CE4"/>
    <w:rsid w:val="00392583"/>
    <w:rsid w:val="003925CA"/>
    <w:rsid w:val="0039431A"/>
    <w:rsid w:val="00394707"/>
    <w:rsid w:val="0039522B"/>
    <w:rsid w:val="003957BF"/>
    <w:rsid w:val="003A0769"/>
    <w:rsid w:val="003A1016"/>
    <w:rsid w:val="003A1791"/>
    <w:rsid w:val="003A2019"/>
    <w:rsid w:val="003A29F2"/>
    <w:rsid w:val="003A2A04"/>
    <w:rsid w:val="003A3975"/>
    <w:rsid w:val="003A4DE9"/>
    <w:rsid w:val="003A54F3"/>
    <w:rsid w:val="003A5E27"/>
    <w:rsid w:val="003A69AF"/>
    <w:rsid w:val="003A71E7"/>
    <w:rsid w:val="003A7614"/>
    <w:rsid w:val="003B0893"/>
    <w:rsid w:val="003B090B"/>
    <w:rsid w:val="003B1089"/>
    <w:rsid w:val="003B49E1"/>
    <w:rsid w:val="003B576C"/>
    <w:rsid w:val="003B5DFC"/>
    <w:rsid w:val="003B6260"/>
    <w:rsid w:val="003B7212"/>
    <w:rsid w:val="003B75C0"/>
    <w:rsid w:val="003B7B8B"/>
    <w:rsid w:val="003C03E3"/>
    <w:rsid w:val="003C128E"/>
    <w:rsid w:val="003C265B"/>
    <w:rsid w:val="003C3617"/>
    <w:rsid w:val="003C39A2"/>
    <w:rsid w:val="003C5069"/>
    <w:rsid w:val="003C56C0"/>
    <w:rsid w:val="003C5D36"/>
    <w:rsid w:val="003C5E51"/>
    <w:rsid w:val="003C645C"/>
    <w:rsid w:val="003D022E"/>
    <w:rsid w:val="003D174A"/>
    <w:rsid w:val="003D3373"/>
    <w:rsid w:val="003D346A"/>
    <w:rsid w:val="003D4401"/>
    <w:rsid w:val="003D4DFB"/>
    <w:rsid w:val="003D5009"/>
    <w:rsid w:val="003D5946"/>
    <w:rsid w:val="003D5A44"/>
    <w:rsid w:val="003D5BE5"/>
    <w:rsid w:val="003D613B"/>
    <w:rsid w:val="003D6690"/>
    <w:rsid w:val="003D6B25"/>
    <w:rsid w:val="003D77A2"/>
    <w:rsid w:val="003D7B62"/>
    <w:rsid w:val="003E04B5"/>
    <w:rsid w:val="003E0716"/>
    <w:rsid w:val="003E077B"/>
    <w:rsid w:val="003E2250"/>
    <w:rsid w:val="003E3AC2"/>
    <w:rsid w:val="003E49AF"/>
    <w:rsid w:val="003E5063"/>
    <w:rsid w:val="003E5C61"/>
    <w:rsid w:val="003E5FCE"/>
    <w:rsid w:val="003E70CE"/>
    <w:rsid w:val="003E7DD4"/>
    <w:rsid w:val="003F1090"/>
    <w:rsid w:val="003F1C24"/>
    <w:rsid w:val="003F243F"/>
    <w:rsid w:val="003F4992"/>
    <w:rsid w:val="003F5BE8"/>
    <w:rsid w:val="003F68D6"/>
    <w:rsid w:val="003F6E80"/>
    <w:rsid w:val="003F702D"/>
    <w:rsid w:val="003F7229"/>
    <w:rsid w:val="004006E1"/>
    <w:rsid w:val="00401C7D"/>
    <w:rsid w:val="00401D4A"/>
    <w:rsid w:val="00402682"/>
    <w:rsid w:val="00403B9C"/>
    <w:rsid w:val="00404638"/>
    <w:rsid w:val="004048CE"/>
    <w:rsid w:val="00404A21"/>
    <w:rsid w:val="00404ACA"/>
    <w:rsid w:val="00404B3C"/>
    <w:rsid w:val="00405C50"/>
    <w:rsid w:val="00405DBB"/>
    <w:rsid w:val="00406E70"/>
    <w:rsid w:val="0040758C"/>
    <w:rsid w:val="004105EF"/>
    <w:rsid w:val="00410CB8"/>
    <w:rsid w:val="00410FC1"/>
    <w:rsid w:val="00411004"/>
    <w:rsid w:val="00411ADB"/>
    <w:rsid w:val="00411F4D"/>
    <w:rsid w:val="00413026"/>
    <w:rsid w:val="004136BA"/>
    <w:rsid w:val="004147F5"/>
    <w:rsid w:val="00414AC5"/>
    <w:rsid w:val="00415196"/>
    <w:rsid w:val="004151A6"/>
    <w:rsid w:val="00415427"/>
    <w:rsid w:val="0041662E"/>
    <w:rsid w:val="00417D28"/>
    <w:rsid w:val="004200F7"/>
    <w:rsid w:val="00421160"/>
    <w:rsid w:val="00421A15"/>
    <w:rsid w:val="00421D8F"/>
    <w:rsid w:val="00422209"/>
    <w:rsid w:val="0042247A"/>
    <w:rsid w:val="004224F7"/>
    <w:rsid w:val="00423683"/>
    <w:rsid w:val="00423A3E"/>
    <w:rsid w:val="0042468D"/>
    <w:rsid w:val="00425F7B"/>
    <w:rsid w:val="0043176F"/>
    <w:rsid w:val="00431A06"/>
    <w:rsid w:val="00432B29"/>
    <w:rsid w:val="00432F3B"/>
    <w:rsid w:val="004340AC"/>
    <w:rsid w:val="00434371"/>
    <w:rsid w:val="0043475A"/>
    <w:rsid w:val="00434D96"/>
    <w:rsid w:val="00435017"/>
    <w:rsid w:val="004353B2"/>
    <w:rsid w:val="0044027A"/>
    <w:rsid w:val="00440382"/>
    <w:rsid w:val="004406C7"/>
    <w:rsid w:val="00440FEE"/>
    <w:rsid w:val="00444A5E"/>
    <w:rsid w:val="00444E49"/>
    <w:rsid w:val="00444FC0"/>
    <w:rsid w:val="00446874"/>
    <w:rsid w:val="00446EDD"/>
    <w:rsid w:val="004514C4"/>
    <w:rsid w:val="0045174C"/>
    <w:rsid w:val="00454B92"/>
    <w:rsid w:val="00456ADF"/>
    <w:rsid w:val="00456B34"/>
    <w:rsid w:val="00457014"/>
    <w:rsid w:val="00457BA2"/>
    <w:rsid w:val="00457E3A"/>
    <w:rsid w:val="0046004A"/>
    <w:rsid w:val="004605EC"/>
    <w:rsid w:val="0046146D"/>
    <w:rsid w:val="004618DF"/>
    <w:rsid w:val="00462DCC"/>
    <w:rsid w:val="00464A2E"/>
    <w:rsid w:val="00464A48"/>
    <w:rsid w:val="00464CDB"/>
    <w:rsid w:val="00464DC5"/>
    <w:rsid w:val="00464EA4"/>
    <w:rsid w:val="00465BDF"/>
    <w:rsid w:val="00465E1E"/>
    <w:rsid w:val="004700D1"/>
    <w:rsid w:val="00470366"/>
    <w:rsid w:val="00470EC2"/>
    <w:rsid w:val="0047181E"/>
    <w:rsid w:val="00471F19"/>
    <w:rsid w:val="00473DD2"/>
    <w:rsid w:val="00474046"/>
    <w:rsid w:val="00474578"/>
    <w:rsid w:val="00475781"/>
    <w:rsid w:val="00475C39"/>
    <w:rsid w:val="00477D11"/>
    <w:rsid w:val="0048003F"/>
    <w:rsid w:val="00480326"/>
    <w:rsid w:val="00480E64"/>
    <w:rsid w:val="00481DC1"/>
    <w:rsid w:val="00483537"/>
    <w:rsid w:val="00483952"/>
    <w:rsid w:val="00483ECC"/>
    <w:rsid w:val="00484035"/>
    <w:rsid w:val="0048531D"/>
    <w:rsid w:val="004862F7"/>
    <w:rsid w:val="00490879"/>
    <w:rsid w:val="0049121A"/>
    <w:rsid w:val="0049128E"/>
    <w:rsid w:val="00492EA7"/>
    <w:rsid w:val="00492FBF"/>
    <w:rsid w:val="00493F19"/>
    <w:rsid w:val="004941F6"/>
    <w:rsid w:val="00496BFD"/>
    <w:rsid w:val="004974A6"/>
    <w:rsid w:val="004A02FC"/>
    <w:rsid w:val="004A0AA8"/>
    <w:rsid w:val="004A0B05"/>
    <w:rsid w:val="004A1B4C"/>
    <w:rsid w:val="004A1B69"/>
    <w:rsid w:val="004A2418"/>
    <w:rsid w:val="004A28A6"/>
    <w:rsid w:val="004A2E90"/>
    <w:rsid w:val="004A3533"/>
    <w:rsid w:val="004A354E"/>
    <w:rsid w:val="004A48AD"/>
    <w:rsid w:val="004A5A1C"/>
    <w:rsid w:val="004A5C73"/>
    <w:rsid w:val="004A5D36"/>
    <w:rsid w:val="004A7AE2"/>
    <w:rsid w:val="004B2300"/>
    <w:rsid w:val="004B2CD0"/>
    <w:rsid w:val="004B30CA"/>
    <w:rsid w:val="004B3DF4"/>
    <w:rsid w:val="004B44B3"/>
    <w:rsid w:val="004B4F7E"/>
    <w:rsid w:val="004B56E3"/>
    <w:rsid w:val="004B6552"/>
    <w:rsid w:val="004B734D"/>
    <w:rsid w:val="004B75C4"/>
    <w:rsid w:val="004B795B"/>
    <w:rsid w:val="004B7D02"/>
    <w:rsid w:val="004C0388"/>
    <w:rsid w:val="004C0598"/>
    <w:rsid w:val="004C0D48"/>
    <w:rsid w:val="004C161F"/>
    <w:rsid w:val="004C1AD5"/>
    <w:rsid w:val="004C2C19"/>
    <w:rsid w:val="004C3BB3"/>
    <w:rsid w:val="004C42D3"/>
    <w:rsid w:val="004C4C97"/>
    <w:rsid w:val="004C698C"/>
    <w:rsid w:val="004C6B8E"/>
    <w:rsid w:val="004C7F5B"/>
    <w:rsid w:val="004D1407"/>
    <w:rsid w:val="004D336E"/>
    <w:rsid w:val="004D3842"/>
    <w:rsid w:val="004D3A5A"/>
    <w:rsid w:val="004D4C88"/>
    <w:rsid w:val="004D6DFD"/>
    <w:rsid w:val="004D72F0"/>
    <w:rsid w:val="004E0C4C"/>
    <w:rsid w:val="004E3210"/>
    <w:rsid w:val="004E37A7"/>
    <w:rsid w:val="004E414E"/>
    <w:rsid w:val="004E452F"/>
    <w:rsid w:val="004E4C1C"/>
    <w:rsid w:val="004E59E8"/>
    <w:rsid w:val="004E5FF7"/>
    <w:rsid w:val="004F0515"/>
    <w:rsid w:val="004F0C79"/>
    <w:rsid w:val="004F0CF1"/>
    <w:rsid w:val="004F19B5"/>
    <w:rsid w:val="004F2FFB"/>
    <w:rsid w:val="004F34B0"/>
    <w:rsid w:val="004F4254"/>
    <w:rsid w:val="004F4B83"/>
    <w:rsid w:val="004F5A3D"/>
    <w:rsid w:val="004F63B2"/>
    <w:rsid w:val="004F6936"/>
    <w:rsid w:val="004F70AA"/>
    <w:rsid w:val="004F7413"/>
    <w:rsid w:val="004F79A6"/>
    <w:rsid w:val="004F79AC"/>
    <w:rsid w:val="004F7AD3"/>
    <w:rsid w:val="004F7F71"/>
    <w:rsid w:val="005003AE"/>
    <w:rsid w:val="005005FB"/>
    <w:rsid w:val="005015CF"/>
    <w:rsid w:val="0050253C"/>
    <w:rsid w:val="00504484"/>
    <w:rsid w:val="00504EC0"/>
    <w:rsid w:val="00504F2B"/>
    <w:rsid w:val="005063CD"/>
    <w:rsid w:val="0050659F"/>
    <w:rsid w:val="00507541"/>
    <w:rsid w:val="005107ED"/>
    <w:rsid w:val="00510DF5"/>
    <w:rsid w:val="0051198E"/>
    <w:rsid w:val="00512156"/>
    <w:rsid w:val="005131F1"/>
    <w:rsid w:val="00513349"/>
    <w:rsid w:val="00513C4E"/>
    <w:rsid w:val="00513CEC"/>
    <w:rsid w:val="00514552"/>
    <w:rsid w:val="00514766"/>
    <w:rsid w:val="0051514A"/>
    <w:rsid w:val="005157A9"/>
    <w:rsid w:val="00515928"/>
    <w:rsid w:val="00515C96"/>
    <w:rsid w:val="00515F23"/>
    <w:rsid w:val="0051716C"/>
    <w:rsid w:val="005205BF"/>
    <w:rsid w:val="0052137F"/>
    <w:rsid w:val="00525BF0"/>
    <w:rsid w:val="0052691F"/>
    <w:rsid w:val="00527686"/>
    <w:rsid w:val="00530AE7"/>
    <w:rsid w:val="00531A16"/>
    <w:rsid w:val="0053308C"/>
    <w:rsid w:val="0053392D"/>
    <w:rsid w:val="00534282"/>
    <w:rsid w:val="0053498A"/>
    <w:rsid w:val="005349C5"/>
    <w:rsid w:val="0053510F"/>
    <w:rsid w:val="0053574E"/>
    <w:rsid w:val="00535F10"/>
    <w:rsid w:val="005363DA"/>
    <w:rsid w:val="00537B99"/>
    <w:rsid w:val="00540BB8"/>
    <w:rsid w:val="00541A2F"/>
    <w:rsid w:val="0054232D"/>
    <w:rsid w:val="00543284"/>
    <w:rsid w:val="00544E95"/>
    <w:rsid w:val="00544F18"/>
    <w:rsid w:val="00545270"/>
    <w:rsid w:val="005452A2"/>
    <w:rsid w:val="00545D22"/>
    <w:rsid w:val="00546768"/>
    <w:rsid w:val="00546873"/>
    <w:rsid w:val="0054720A"/>
    <w:rsid w:val="00550C08"/>
    <w:rsid w:val="00551967"/>
    <w:rsid w:val="00552C7B"/>
    <w:rsid w:val="00553B0D"/>
    <w:rsid w:val="0055428A"/>
    <w:rsid w:val="005563BC"/>
    <w:rsid w:val="00556D9D"/>
    <w:rsid w:val="0055730C"/>
    <w:rsid w:val="005576AC"/>
    <w:rsid w:val="00560249"/>
    <w:rsid w:val="005607A4"/>
    <w:rsid w:val="00560855"/>
    <w:rsid w:val="00561001"/>
    <w:rsid w:val="00561712"/>
    <w:rsid w:val="00562CAD"/>
    <w:rsid w:val="00563C58"/>
    <w:rsid w:val="0056415B"/>
    <w:rsid w:val="005644BA"/>
    <w:rsid w:val="005649CB"/>
    <w:rsid w:val="0056586B"/>
    <w:rsid w:val="0056797A"/>
    <w:rsid w:val="00570EE5"/>
    <w:rsid w:val="0057193E"/>
    <w:rsid w:val="005727B9"/>
    <w:rsid w:val="00572A6F"/>
    <w:rsid w:val="005755A3"/>
    <w:rsid w:val="00576144"/>
    <w:rsid w:val="005768EF"/>
    <w:rsid w:val="00576F3F"/>
    <w:rsid w:val="005772D7"/>
    <w:rsid w:val="00580A9B"/>
    <w:rsid w:val="00580E37"/>
    <w:rsid w:val="00581227"/>
    <w:rsid w:val="005813F9"/>
    <w:rsid w:val="00581932"/>
    <w:rsid w:val="00581DF8"/>
    <w:rsid w:val="00581F84"/>
    <w:rsid w:val="0058272F"/>
    <w:rsid w:val="00583281"/>
    <w:rsid w:val="00585C39"/>
    <w:rsid w:val="00586221"/>
    <w:rsid w:val="00586324"/>
    <w:rsid w:val="00586A3F"/>
    <w:rsid w:val="0058745C"/>
    <w:rsid w:val="00587C82"/>
    <w:rsid w:val="00587F1E"/>
    <w:rsid w:val="00590415"/>
    <w:rsid w:val="00590D69"/>
    <w:rsid w:val="00592998"/>
    <w:rsid w:val="00594250"/>
    <w:rsid w:val="00594FCA"/>
    <w:rsid w:val="005952CC"/>
    <w:rsid w:val="00595818"/>
    <w:rsid w:val="0059585F"/>
    <w:rsid w:val="00596BE3"/>
    <w:rsid w:val="005973A2"/>
    <w:rsid w:val="005976E6"/>
    <w:rsid w:val="005A108A"/>
    <w:rsid w:val="005A4A2E"/>
    <w:rsid w:val="005A537D"/>
    <w:rsid w:val="005A5754"/>
    <w:rsid w:val="005A74F6"/>
    <w:rsid w:val="005A7FBA"/>
    <w:rsid w:val="005B08D1"/>
    <w:rsid w:val="005B0CB5"/>
    <w:rsid w:val="005B0E69"/>
    <w:rsid w:val="005B1D9B"/>
    <w:rsid w:val="005B4492"/>
    <w:rsid w:val="005B4B13"/>
    <w:rsid w:val="005B52F1"/>
    <w:rsid w:val="005B7117"/>
    <w:rsid w:val="005B7370"/>
    <w:rsid w:val="005C05B5"/>
    <w:rsid w:val="005C129A"/>
    <w:rsid w:val="005C23BB"/>
    <w:rsid w:val="005C3561"/>
    <w:rsid w:val="005C3D25"/>
    <w:rsid w:val="005C4035"/>
    <w:rsid w:val="005C5F97"/>
    <w:rsid w:val="005C6010"/>
    <w:rsid w:val="005C610B"/>
    <w:rsid w:val="005C6BC1"/>
    <w:rsid w:val="005D09E7"/>
    <w:rsid w:val="005D1F23"/>
    <w:rsid w:val="005D2370"/>
    <w:rsid w:val="005D4825"/>
    <w:rsid w:val="005D489C"/>
    <w:rsid w:val="005D5882"/>
    <w:rsid w:val="005D63C1"/>
    <w:rsid w:val="005D7BE8"/>
    <w:rsid w:val="005E1B60"/>
    <w:rsid w:val="005E22EC"/>
    <w:rsid w:val="005E30DA"/>
    <w:rsid w:val="005E3440"/>
    <w:rsid w:val="005E3C1A"/>
    <w:rsid w:val="005E46E8"/>
    <w:rsid w:val="005E57EA"/>
    <w:rsid w:val="005E6260"/>
    <w:rsid w:val="005E6439"/>
    <w:rsid w:val="005E688E"/>
    <w:rsid w:val="005E6FD3"/>
    <w:rsid w:val="005E7DE6"/>
    <w:rsid w:val="005E7F93"/>
    <w:rsid w:val="005F1198"/>
    <w:rsid w:val="005F2079"/>
    <w:rsid w:val="005F2089"/>
    <w:rsid w:val="005F21C7"/>
    <w:rsid w:val="005F224D"/>
    <w:rsid w:val="005F2CF9"/>
    <w:rsid w:val="005F2CFF"/>
    <w:rsid w:val="005F3B3F"/>
    <w:rsid w:val="005F42CA"/>
    <w:rsid w:val="005F4EB4"/>
    <w:rsid w:val="005F50C3"/>
    <w:rsid w:val="005F539A"/>
    <w:rsid w:val="005F547E"/>
    <w:rsid w:val="005F60A3"/>
    <w:rsid w:val="006002FB"/>
    <w:rsid w:val="00601A5C"/>
    <w:rsid w:val="00601F79"/>
    <w:rsid w:val="00602D06"/>
    <w:rsid w:val="00602ED4"/>
    <w:rsid w:val="006052EA"/>
    <w:rsid w:val="00605B52"/>
    <w:rsid w:val="0060746C"/>
    <w:rsid w:val="0060765E"/>
    <w:rsid w:val="00607815"/>
    <w:rsid w:val="00607C66"/>
    <w:rsid w:val="006102B7"/>
    <w:rsid w:val="00610ED0"/>
    <w:rsid w:val="00611D60"/>
    <w:rsid w:val="00611DA3"/>
    <w:rsid w:val="00611FF5"/>
    <w:rsid w:val="0061233F"/>
    <w:rsid w:val="00613553"/>
    <w:rsid w:val="00614357"/>
    <w:rsid w:val="00614A3F"/>
    <w:rsid w:val="00616EDE"/>
    <w:rsid w:val="006174FF"/>
    <w:rsid w:val="00617C2E"/>
    <w:rsid w:val="00620768"/>
    <w:rsid w:val="00620EBE"/>
    <w:rsid w:val="0062108D"/>
    <w:rsid w:val="0062295C"/>
    <w:rsid w:val="0062358B"/>
    <w:rsid w:val="00623DD6"/>
    <w:rsid w:val="00624E58"/>
    <w:rsid w:val="00626F10"/>
    <w:rsid w:val="006271DE"/>
    <w:rsid w:val="00630205"/>
    <w:rsid w:val="00630FCD"/>
    <w:rsid w:val="006313DB"/>
    <w:rsid w:val="00632404"/>
    <w:rsid w:val="00632991"/>
    <w:rsid w:val="006333B8"/>
    <w:rsid w:val="006336CC"/>
    <w:rsid w:val="00633C69"/>
    <w:rsid w:val="00634B88"/>
    <w:rsid w:val="00635013"/>
    <w:rsid w:val="006402FC"/>
    <w:rsid w:val="006419B0"/>
    <w:rsid w:val="006420AC"/>
    <w:rsid w:val="006425F6"/>
    <w:rsid w:val="0064277C"/>
    <w:rsid w:val="00642A17"/>
    <w:rsid w:val="00642A2A"/>
    <w:rsid w:val="006432D6"/>
    <w:rsid w:val="00643C31"/>
    <w:rsid w:val="00643FD1"/>
    <w:rsid w:val="0064673A"/>
    <w:rsid w:val="00647262"/>
    <w:rsid w:val="00650789"/>
    <w:rsid w:val="0065202E"/>
    <w:rsid w:val="00652963"/>
    <w:rsid w:val="006533A1"/>
    <w:rsid w:val="0065367B"/>
    <w:rsid w:val="006545F9"/>
    <w:rsid w:val="00654F17"/>
    <w:rsid w:val="006568C2"/>
    <w:rsid w:val="00657009"/>
    <w:rsid w:val="00657CEE"/>
    <w:rsid w:val="006607C2"/>
    <w:rsid w:val="0066160B"/>
    <w:rsid w:val="00662F27"/>
    <w:rsid w:val="00665B87"/>
    <w:rsid w:val="006671A3"/>
    <w:rsid w:val="006704CF"/>
    <w:rsid w:val="006707F7"/>
    <w:rsid w:val="0067142B"/>
    <w:rsid w:val="00671CF0"/>
    <w:rsid w:val="006726E1"/>
    <w:rsid w:val="00672871"/>
    <w:rsid w:val="00673253"/>
    <w:rsid w:val="006743A9"/>
    <w:rsid w:val="00674AA1"/>
    <w:rsid w:val="00675883"/>
    <w:rsid w:val="00675D55"/>
    <w:rsid w:val="00676069"/>
    <w:rsid w:val="00676E13"/>
    <w:rsid w:val="00680090"/>
    <w:rsid w:val="00680D4E"/>
    <w:rsid w:val="00681BED"/>
    <w:rsid w:val="00681D7A"/>
    <w:rsid w:val="00683364"/>
    <w:rsid w:val="00684165"/>
    <w:rsid w:val="0068435F"/>
    <w:rsid w:val="00685A2C"/>
    <w:rsid w:val="006867B4"/>
    <w:rsid w:val="0069015F"/>
    <w:rsid w:val="00690C08"/>
    <w:rsid w:val="00691240"/>
    <w:rsid w:val="00692404"/>
    <w:rsid w:val="006926B4"/>
    <w:rsid w:val="00692CF0"/>
    <w:rsid w:val="006932C4"/>
    <w:rsid w:val="0069355F"/>
    <w:rsid w:val="00693762"/>
    <w:rsid w:val="00696A35"/>
    <w:rsid w:val="0069724B"/>
    <w:rsid w:val="006972A0"/>
    <w:rsid w:val="00697707"/>
    <w:rsid w:val="00697D6D"/>
    <w:rsid w:val="006A055A"/>
    <w:rsid w:val="006A0A1D"/>
    <w:rsid w:val="006A21B7"/>
    <w:rsid w:val="006A2636"/>
    <w:rsid w:val="006A3DE3"/>
    <w:rsid w:val="006A5065"/>
    <w:rsid w:val="006A5819"/>
    <w:rsid w:val="006B30AD"/>
    <w:rsid w:val="006B30FE"/>
    <w:rsid w:val="006B3850"/>
    <w:rsid w:val="006B41B9"/>
    <w:rsid w:val="006B56BA"/>
    <w:rsid w:val="006B5C0C"/>
    <w:rsid w:val="006B5F14"/>
    <w:rsid w:val="006B62DA"/>
    <w:rsid w:val="006B6E22"/>
    <w:rsid w:val="006C04CD"/>
    <w:rsid w:val="006C062D"/>
    <w:rsid w:val="006C0997"/>
    <w:rsid w:val="006C2396"/>
    <w:rsid w:val="006C254B"/>
    <w:rsid w:val="006C358D"/>
    <w:rsid w:val="006C411E"/>
    <w:rsid w:val="006C4E4B"/>
    <w:rsid w:val="006C5014"/>
    <w:rsid w:val="006C55E0"/>
    <w:rsid w:val="006C6BFE"/>
    <w:rsid w:val="006C6DA2"/>
    <w:rsid w:val="006C7E61"/>
    <w:rsid w:val="006D1CA1"/>
    <w:rsid w:val="006D1CEE"/>
    <w:rsid w:val="006D3C42"/>
    <w:rsid w:val="006D40C3"/>
    <w:rsid w:val="006D44A0"/>
    <w:rsid w:val="006D559F"/>
    <w:rsid w:val="006D5D99"/>
    <w:rsid w:val="006D6F08"/>
    <w:rsid w:val="006D7060"/>
    <w:rsid w:val="006D77FC"/>
    <w:rsid w:val="006E14BD"/>
    <w:rsid w:val="006E1620"/>
    <w:rsid w:val="006E4037"/>
    <w:rsid w:val="006E4F69"/>
    <w:rsid w:val="006E53D5"/>
    <w:rsid w:val="006E6194"/>
    <w:rsid w:val="006E6259"/>
    <w:rsid w:val="006E7F08"/>
    <w:rsid w:val="006F008C"/>
    <w:rsid w:val="006F1622"/>
    <w:rsid w:val="006F1F01"/>
    <w:rsid w:val="006F4BAD"/>
    <w:rsid w:val="006F66E7"/>
    <w:rsid w:val="006F798C"/>
    <w:rsid w:val="006F7B3A"/>
    <w:rsid w:val="006F7B4C"/>
    <w:rsid w:val="006F7EBE"/>
    <w:rsid w:val="007006B8"/>
    <w:rsid w:val="00700B6A"/>
    <w:rsid w:val="00701359"/>
    <w:rsid w:val="00701445"/>
    <w:rsid w:val="007016C1"/>
    <w:rsid w:val="00703B04"/>
    <w:rsid w:val="00703E8A"/>
    <w:rsid w:val="007062B5"/>
    <w:rsid w:val="007070E1"/>
    <w:rsid w:val="007076F6"/>
    <w:rsid w:val="00710164"/>
    <w:rsid w:val="00711B3C"/>
    <w:rsid w:val="0071371C"/>
    <w:rsid w:val="00713B30"/>
    <w:rsid w:val="00714B12"/>
    <w:rsid w:val="00714E39"/>
    <w:rsid w:val="00715567"/>
    <w:rsid w:val="00717F49"/>
    <w:rsid w:val="00721140"/>
    <w:rsid w:val="007221CC"/>
    <w:rsid w:val="00722709"/>
    <w:rsid w:val="00722F5F"/>
    <w:rsid w:val="00723162"/>
    <w:rsid w:val="007241AE"/>
    <w:rsid w:val="00724C07"/>
    <w:rsid w:val="00724D0F"/>
    <w:rsid w:val="00725538"/>
    <w:rsid w:val="0072738A"/>
    <w:rsid w:val="007313FF"/>
    <w:rsid w:val="00732B8C"/>
    <w:rsid w:val="007330E2"/>
    <w:rsid w:val="00734387"/>
    <w:rsid w:val="007354CE"/>
    <w:rsid w:val="00735F97"/>
    <w:rsid w:val="00740E87"/>
    <w:rsid w:val="00741E87"/>
    <w:rsid w:val="00742187"/>
    <w:rsid w:val="007421B9"/>
    <w:rsid w:val="007447E3"/>
    <w:rsid w:val="0074514E"/>
    <w:rsid w:val="00745F3C"/>
    <w:rsid w:val="007465ED"/>
    <w:rsid w:val="00746687"/>
    <w:rsid w:val="007472A8"/>
    <w:rsid w:val="00747C02"/>
    <w:rsid w:val="00747EB8"/>
    <w:rsid w:val="00751FA8"/>
    <w:rsid w:val="00754C56"/>
    <w:rsid w:val="00754FAB"/>
    <w:rsid w:val="007557FB"/>
    <w:rsid w:val="00755A35"/>
    <w:rsid w:val="00760965"/>
    <w:rsid w:val="00761538"/>
    <w:rsid w:val="00761D25"/>
    <w:rsid w:val="007620AD"/>
    <w:rsid w:val="0076241E"/>
    <w:rsid w:val="00762871"/>
    <w:rsid w:val="00762DCE"/>
    <w:rsid w:val="00763193"/>
    <w:rsid w:val="00763FD4"/>
    <w:rsid w:val="00765E9B"/>
    <w:rsid w:val="00767D38"/>
    <w:rsid w:val="00772346"/>
    <w:rsid w:val="00772591"/>
    <w:rsid w:val="00773BED"/>
    <w:rsid w:val="00774822"/>
    <w:rsid w:val="00774950"/>
    <w:rsid w:val="0077543B"/>
    <w:rsid w:val="007757A5"/>
    <w:rsid w:val="00775A67"/>
    <w:rsid w:val="00776E00"/>
    <w:rsid w:val="00776FE8"/>
    <w:rsid w:val="00780EB5"/>
    <w:rsid w:val="007811AF"/>
    <w:rsid w:val="00781B01"/>
    <w:rsid w:val="00782817"/>
    <w:rsid w:val="007832F1"/>
    <w:rsid w:val="00785D13"/>
    <w:rsid w:val="0079027F"/>
    <w:rsid w:val="00790550"/>
    <w:rsid w:val="00790922"/>
    <w:rsid w:val="00791500"/>
    <w:rsid w:val="0079156A"/>
    <w:rsid w:val="00792957"/>
    <w:rsid w:val="00793043"/>
    <w:rsid w:val="00793F50"/>
    <w:rsid w:val="00794E22"/>
    <w:rsid w:val="00795174"/>
    <w:rsid w:val="007964AD"/>
    <w:rsid w:val="00797C07"/>
    <w:rsid w:val="00797F83"/>
    <w:rsid w:val="007A09BC"/>
    <w:rsid w:val="007A0C9B"/>
    <w:rsid w:val="007A1010"/>
    <w:rsid w:val="007A2B88"/>
    <w:rsid w:val="007A32C0"/>
    <w:rsid w:val="007A4F1F"/>
    <w:rsid w:val="007A590C"/>
    <w:rsid w:val="007A730A"/>
    <w:rsid w:val="007B00A3"/>
    <w:rsid w:val="007B01C4"/>
    <w:rsid w:val="007B0904"/>
    <w:rsid w:val="007B0F0E"/>
    <w:rsid w:val="007B2692"/>
    <w:rsid w:val="007B3118"/>
    <w:rsid w:val="007B36F0"/>
    <w:rsid w:val="007B3C67"/>
    <w:rsid w:val="007B4846"/>
    <w:rsid w:val="007B53F4"/>
    <w:rsid w:val="007B6DCB"/>
    <w:rsid w:val="007B6FA7"/>
    <w:rsid w:val="007C2B25"/>
    <w:rsid w:val="007C3A87"/>
    <w:rsid w:val="007C3F1D"/>
    <w:rsid w:val="007C4C34"/>
    <w:rsid w:val="007C6339"/>
    <w:rsid w:val="007C636C"/>
    <w:rsid w:val="007C6559"/>
    <w:rsid w:val="007C7C6E"/>
    <w:rsid w:val="007C7D60"/>
    <w:rsid w:val="007C7FAE"/>
    <w:rsid w:val="007D0A9B"/>
    <w:rsid w:val="007D0C08"/>
    <w:rsid w:val="007D2A6E"/>
    <w:rsid w:val="007D3919"/>
    <w:rsid w:val="007D405B"/>
    <w:rsid w:val="007D4F99"/>
    <w:rsid w:val="007D5223"/>
    <w:rsid w:val="007D61C5"/>
    <w:rsid w:val="007D7F4A"/>
    <w:rsid w:val="007E0B13"/>
    <w:rsid w:val="007E0D7D"/>
    <w:rsid w:val="007E1AB7"/>
    <w:rsid w:val="007E39CA"/>
    <w:rsid w:val="007E4698"/>
    <w:rsid w:val="007E59D7"/>
    <w:rsid w:val="007E6571"/>
    <w:rsid w:val="007E6F21"/>
    <w:rsid w:val="007F0141"/>
    <w:rsid w:val="007F0849"/>
    <w:rsid w:val="007F23FB"/>
    <w:rsid w:val="007F27C6"/>
    <w:rsid w:val="007F2A14"/>
    <w:rsid w:val="007F3AC1"/>
    <w:rsid w:val="007F3C0E"/>
    <w:rsid w:val="007F488C"/>
    <w:rsid w:val="007F4DA0"/>
    <w:rsid w:val="007F5A67"/>
    <w:rsid w:val="007F716D"/>
    <w:rsid w:val="00800149"/>
    <w:rsid w:val="00801930"/>
    <w:rsid w:val="00801A0C"/>
    <w:rsid w:val="00801CFB"/>
    <w:rsid w:val="00801FEF"/>
    <w:rsid w:val="0080283A"/>
    <w:rsid w:val="008029BC"/>
    <w:rsid w:val="0080314E"/>
    <w:rsid w:val="00806533"/>
    <w:rsid w:val="00806B19"/>
    <w:rsid w:val="00810602"/>
    <w:rsid w:val="00811B78"/>
    <w:rsid w:val="00812077"/>
    <w:rsid w:val="008125C5"/>
    <w:rsid w:val="00812C7B"/>
    <w:rsid w:val="00812DF8"/>
    <w:rsid w:val="008147D7"/>
    <w:rsid w:val="00814EA6"/>
    <w:rsid w:val="0081519A"/>
    <w:rsid w:val="0082088D"/>
    <w:rsid w:val="00822536"/>
    <w:rsid w:val="00822DD9"/>
    <w:rsid w:val="00824935"/>
    <w:rsid w:val="00826267"/>
    <w:rsid w:val="0082720F"/>
    <w:rsid w:val="00827B52"/>
    <w:rsid w:val="00830406"/>
    <w:rsid w:val="00830949"/>
    <w:rsid w:val="0083145E"/>
    <w:rsid w:val="0083230D"/>
    <w:rsid w:val="00832DF3"/>
    <w:rsid w:val="0083302E"/>
    <w:rsid w:val="008330BB"/>
    <w:rsid w:val="00833B18"/>
    <w:rsid w:val="008341A2"/>
    <w:rsid w:val="0083463C"/>
    <w:rsid w:val="0083629F"/>
    <w:rsid w:val="0083646D"/>
    <w:rsid w:val="008367FC"/>
    <w:rsid w:val="00837A61"/>
    <w:rsid w:val="00840E03"/>
    <w:rsid w:val="00841C61"/>
    <w:rsid w:val="00841D0D"/>
    <w:rsid w:val="00841E0A"/>
    <w:rsid w:val="00842C41"/>
    <w:rsid w:val="0084319A"/>
    <w:rsid w:val="00843C60"/>
    <w:rsid w:val="0084433B"/>
    <w:rsid w:val="008449F3"/>
    <w:rsid w:val="008452A9"/>
    <w:rsid w:val="00846101"/>
    <w:rsid w:val="008468B0"/>
    <w:rsid w:val="00846CE7"/>
    <w:rsid w:val="008475FD"/>
    <w:rsid w:val="00854077"/>
    <w:rsid w:val="0085423C"/>
    <w:rsid w:val="00854834"/>
    <w:rsid w:val="00854FC4"/>
    <w:rsid w:val="008559C1"/>
    <w:rsid w:val="00855DD3"/>
    <w:rsid w:val="00856A4F"/>
    <w:rsid w:val="0085736F"/>
    <w:rsid w:val="0086007F"/>
    <w:rsid w:val="00861992"/>
    <w:rsid w:val="00861BF4"/>
    <w:rsid w:val="00861C2F"/>
    <w:rsid w:val="00862574"/>
    <w:rsid w:val="008627BD"/>
    <w:rsid w:val="00863C4F"/>
    <w:rsid w:val="00863FCD"/>
    <w:rsid w:val="00864886"/>
    <w:rsid w:val="00864933"/>
    <w:rsid w:val="008653EF"/>
    <w:rsid w:val="00865C9F"/>
    <w:rsid w:val="008664C6"/>
    <w:rsid w:val="00867CE9"/>
    <w:rsid w:val="0087007D"/>
    <w:rsid w:val="0087150C"/>
    <w:rsid w:val="00873D66"/>
    <w:rsid w:val="00874DE9"/>
    <w:rsid w:val="00874F52"/>
    <w:rsid w:val="00875B23"/>
    <w:rsid w:val="00875F00"/>
    <w:rsid w:val="0087689E"/>
    <w:rsid w:val="008771D6"/>
    <w:rsid w:val="0087732E"/>
    <w:rsid w:val="00882998"/>
    <w:rsid w:val="008832C2"/>
    <w:rsid w:val="00883320"/>
    <w:rsid w:val="00884192"/>
    <w:rsid w:val="0088505B"/>
    <w:rsid w:val="008852DD"/>
    <w:rsid w:val="008854BE"/>
    <w:rsid w:val="00886513"/>
    <w:rsid w:val="0088658F"/>
    <w:rsid w:val="008870DB"/>
    <w:rsid w:val="00887B40"/>
    <w:rsid w:val="00891197"/>
    <w:rsid w:val="00893439"/>
    <w:rsid w:val="00893947"/>
    <w:rsid w:val="00893F58"/>
    <w:rsid w:val="0089556B"/>
    <w:rsid w:val="00895B2F"/>
    <w:rsid w:val="00896843"/>
    <w:rsid w:val="00896AA0"/>
    <w:rsid w:val="00896E73"/>
    <w:rsid w:val="00897082"/>
    <w:rsid w:val="008A0121"/>
    <w:rsid w:val="008A066B"/>
    <w:rsid w:val="008A3A0E"/>
    <w:rsid w:val="008A5236"/>
    <w:rsid w:val="008A5B3D"/>
    <w:rsid w:val="008A5BA3"/>
    <w:rsid w:val="008A6D5B"/>
    <w:rsid w:val="008B05D6"/>
    <w:rsid w:val="008B203C"/>
    <w:rsid w:val="008B299E"/>
    <w:rsid w:val="008B3E3F"/>
    <w:rsid w:val="008B3FD6"/>
    <w:rsid w:val="008B4B21"/>
    <w:rsid w:val="008B4B51"/>
    <w:rsid w:val="008B5CC3"/>
    <w:rsid w:val="008B70AD"/>
    <w:rsid w:val="008B75F1"/>
    <w:rsid w:val="008B7733"/>
    <w:rsid w:val="008C0217"/>
    <w:rsid w:val="008C12DA"/>
    <w:rsid w:val="008C1A89"/>
    <w:rsid w:val="008C22CE"/>
    <w:rsid w:val="008C2A68"/>
    <w:rsid w:val="008C34E5"/>
    <w:rsid w:val="008C4919"/>
    <w:rsid w:val="008C50C4"/>
    <w:rsid w:val="008C66A1"/>
    <w:rsid w:val="008D0753"/>
    <w:rsid w:val="008D07D9"/>
    <w:rsid w:val="008D13A7"/>
    <w:rsid w:val="008D1F60"/>
    <w:rsid w:val="008D203B"/>
    <w:rsid w:val="008D22EA"/>
    <w:rsid w:val="008D2351"/>
    <w:rsid w:val="008D3856"/>
    <w:rsid w:val="008D3BBE"/>
    <w:rsid w:val="008D3C83"/>
    <w:rsid w:val="008D43C9"/>
    <w:rsid w:val="008D6311"/>
    <w:rsid w:val="008D7360"/>
    <w:rsid w:val="008D7394"/>
    <w:rsid w:val="008E089B"/>
    <w:rsid w:val="008E1740"/>
    <w:rsid w:val="008E18FC"/>
    <w:rsid w:val="008E3836"/>
    <w:rsid w:val="008E3AFE"/>
    <w:rsid w:val="008E3F1C"/>
    <w:rsid w:val="008E613C"/>
    <w:rsid w:val="008E63AB"/>
    <w:rsid w:val="008E681E"/>
    <w:rsid w:val="008E7241"/>
    <w:rsid w:val="008F28CF"/>
    <w:rsid w:val="008F3348"/>
    <w:rsid w:val="008F34B3"/>
    <w:rsid w:val="008F39AD"/>
    <w:rsid w:val="008F4362"/>
    <w:rsid w:val="008F460F"/>
    <w:rsid w:val="008F490D"/>
    <w:rsid w:val="008F4B50"/>
    <w:rsid w:val="008F4F13"/>
    <w:rsid w:val="008F546D"/>
    <w:rsid w:val="008F675C"/>
    <w:rsid w:val="008F67D9"/>
    <w:rsid w:val="008F6CE3"/>
    <w:rsid w:val="008F7677"/>
    <w:rsid w:val="00901144"/>
    <w:rsid w:val="00901BCD"/>
    <w:rsid w:val="00901E8F"/>
    <w:rsid w:val="00903530"/>
    <w:rsid w:val="00903C50"/>
    <w:rsid w:val="00911100"/>
    <w:rsid w:val="00911E47"/>
    <w:rsid w:val="00912403"/>
    <w:rsid w:val="009125F8"/>
    <w:rsid w:val="00912CF7"/>
    <w:rsid w:val="009133FF"/>
    <w:rsid w:val="00913D71"/>
    <w:rsid w:val="009157F9"/>
    <w:rsid w:val="00915A2D"/>
    <w:rsid w:val="00915F92"/>
    <w:rsid w:val="00916839"/>
    <w:rsid w:val="009171F0"/>
    <w:rsid w:val="0092054F"/>
    <w:rsid w:val="00920579"/>
    <w:rsid w:val="009215A7"/>
    <w:rsid w:val="00921893"/>
    <w:rsid w:val="009235F3"/>
    <w:rsid w:val="00923D03"/>
    <w:rsid w:val="00924966"/>
    <w:rsid w:val="00926588"/>
    <w:rsid w:val="00926B76"/>
    <w:rsid w:val="00926FD2"/>
    <w:rsid w:val="0092769C"/>
    <w:rsid w:val="00927C87"/>
    <w:rsid w:val="00931207"/>
    <w:rsid w:val="009313A0"/>
    <w:rsid w:val="00933BA0"/>
    <w:rsid w:val="00934412"/>
    <w:rsid w:val="00934C00"/>
    <w:rsid w:val="009351D8"/>
    <w:rsid w:val="00935A5D"/>
    <w:rsid w:val="00935B25"/>
    <w:rsid w:val="009401B4"/>
    <w:rsid w:val="00940645"/>
    <w:rsid w:val="00941886"/>
    <w:rsid w:val="009426E8"/>
    <w:rsid w:val="00942B7C"/>
    <w:rsid w:val="009435A1"/>
    <w:rsid w:val="00943AD0"/>
    <w:rsid w:val="009449FC"/>
    <w:rsid w:val="00945317"/>
    <w:rsid w:val="0094796B"/>
    <w:rsid w:val="00950853"/>
    <w:rsid w:val="00950BBB"/>
    <w:rsid w:val="0095147F"/>
    <w:rsid w:val="009515FE"/>
    <w:rsid w:val="00951ABF"/>
    <w:rsid w:val="0095226C"/>
    <w:rsid w:val="0095335B"/>
    <w:rsid w:val="0095407C"/>
    <w:rsid w:val="0095494C"/>
    <w:rsid w:val="00955906"/>
    <w:rsid w:val="00955B86"/>
    <w:rsid w:val="00956FD0"/>
    <w:rsid w:val="00957EB8"/>
    <w:rsid w:val="00957F7A"/>
    <w:rsid w:val="00960B4C"/>
    <w:rsid w:val="009615BB"/>
    <w:rsid w:val="00962167"/>
    <w:rsid w:val="009621B9"/>
    <w:rsid w:val="0096381B"/>
    <w:rsid w:val="009654BF"/>
    <w:rsid w:val="00966367"/>
    <w:rsid w:val="00966FFF"/>
    <w:rsid w:val="009670EA"/>
    <w:rsid w:val="00967782"/>
    <w:rsid w:val="009702C1"/>
    <w:rsid w:val="0097116A"/>
    <w:rsid w:val="00971183"/>
    <w:rsid w:val="00971647"/>
    <w:rsid w:val="00971FD9"/>
    <w:rsid w:val="00973379"/>
    <w:rsid w:val="0097345A"/>
    <w:rsid w:val="00974198"/>
    <w:rsid w:val="009749A7"/>
    <w:rsid w:val="0097629F"/>
    <w:rsid w:val="0098062B"/>
    <w:rsid w:val="00980C00"/>
    <w:rsid w:val="00981927"/>
    <w:rsid w:val="00982CD9"/>
    <w:rsid w:val="0098319B"/>
    <w:rsid w:val="0098373D"/>
    <w:rsid w:val="009839A2"/>
    <w:rsid w:val="00985246"/>
    <w:rsid w:val="00985514"/>
    <w:rsid w:val="00985972"/>
    <w:rsid w:val="00985B6C"/>
    <w:rsid w:val="0098615C"/>
    <w:rsid w:val="009864B9"/>
    <w:rsid w:val="00986E9B"/>
    <w:rsid w:val="009870BE"/>
    <w:rsid w:val="009915BC"/>
    <w:rsid w:val="00991AB9"/>
    <w:rsid w:val="00993A11"/>
    <w:rsid w:val="009952C4"/>
    <w:rsid w:val="009953CB"/>
    <w:rsid w:val="00995DA5"/>
    <w:rsid w:val="00997A59"/>
    <w:rsid w:val="00997A73"/>
    <w:rsid w:val="009A13B6"/>
    <w:rsid w:val="009A1E68"/>
    <w:rsid w:val="009A31EA"/>
    <w:rsid w:val="009A39D1"/>
    <w:rsid w:val="009A50BF"/>
    <w:rsid w:val="009A6687"/>
    <w:rsid w:val="009A6885"/>
    <w:rsid w:val="009A6984"/>
    <w:rsid w:val="009A69B8"/>
    <w:rsid w:val="009A757A"/>
    <w:rsid w:val="009B0307"/>
    <w:rsid w:val="009B0AF7"/>
    <w:rsid w:val="009B134B"/>
    <w:rsid w:val="009B1D69"/>
    <w:rsid w:val="009B3E56"/>
    <w:rsid w:val="009B4F53"/>
    <w:rsid w:val="009B53D2"/>
    <w:rsid w:val="009B54A6"/>
    <w:rsid w:val="009B71A4"/>
    <w:rsid w:val="009C1BAA"/>
    <w:rsid w:val="009C1EC8"/>
    <w:rsid w:val="009C3F88"/>
    <w:rsid w:val="009C4099"/>
    <w:rsid w:val="009C5F6E"/>
    <w:rsid w:val="009C6081"/>
    <w:rsid w:val="009C718F"/>
    <w:rsid w:val="009D07B3"/>
    <w:rsid w:val="009D1EED"/>
    <w:rsid w:val="009D3139"/>
    <w:rsid w:val="009D40DB"/>
    <w:rsid w:val="009D4CAA"/>
    <w:rsid w:val="009D53DA"/>
    <w:rsid w:val="009D6F4F"/>
    <w:rsid w:val="009D6FFE"/>
    <w:rsid w:val="009E12B3"/>
    <w:rsid w:val="009E1326"/>
    <w:rsid w:val="009E1542"/>
    <w:rsid w:val="009E2FF7"/>
    <w:rsid w:val="009E32E8"/>
    <w:rsid w:val="009E3D55"/>
    <w:rsid w:val="009E4568"/>
    <w:rsid w:val="009E495B"/>
    <w:rsid w:val="009E4C70"/>
    <w:rsid w:val="009E6AFB"/>
    <w:rsid w:val="009E7C20"/>
    <w:rsid w:val="009E7D94"/>
    <w:rsid w:val="009E7FC5"/>
    <w:rsid w:val="009F057A"/>
    <w:rsid w:val="009F0857"/>
    <w:rsid w:val="009F0E27"/>
    <w:rsid w:val="009F43D2"/>
    <w:rsid w:val="009F727C"/>
    <w:rsid w:val="009F7D08"/>
    <w:rsid w:val="00A03727"/>
    <w:rsid w:val="00A04C21"/>
    <w:rsid w:val="00A051A6"/>
    <w:rsid w:val="00A06C90"/>
    <w:rsid w:val="00A075F5"/>
    <w:rsid w:val="00A075FB"/>
    <w:rsid w:val="00A0789D"/>
    <w:rsid w:val="00A115E3"/>
    <w:rsid w:val="00A119D1"/>
    <w:rsid w:val="00A11E5B"/>
    <w:rsid w:val="00A11E74"/>
    <w:rsid w:val="00A124C2"/>
    <w:rsid w:val="00A12A83"/>
    <w:rsid w:val="00A13262"/>
    <w:rsid w:val="00A13529"/>
    <w:rsid w:val="00A1357B"/>
    <w:rsid w:val="00A1363C"/>
    <w:rsid w:val="00A13BC5"/>
    <w:rsid w:val="00A14AC4"/>
    <w:rsid w:val="00A14E0D"/>
    <w:rsid w:val="00A14E17"/>
    <w:rsid w:val="00A15288"/>
    <w:rsid w:val="00A1629B"/>
    <w:rsid w:val="00A2171C"/>
    <w:rsid w:val="00A222B4"/>
    <w:rsid w:val="00A22CA4"/>
    <w:rsid w:val="00A22CC6"/>
    <w:rsid w:val="00A23899"/>
    <w:rsid w:val="00A23A2D"/>
    <w:rsid w:val="00A23D04"/>
    <w:rsid w:val="00A243D8"/>
    <w:rsid w:val="00A244C8"/>
    <w:rsid w:val="00A24B9C"/>
    <w:rsid w:val="00A24C8A"/>
    <w:rsid w:val="00A24E3C"/>
    <w:rsid w:val="00A24EF0"/>
    <w:rsid w:val="00A25618"/>
    <w:rsid w:val="00A25953"/>
    <w:rsid w:val="00A25D39"/>
    <w:rsid w:val="00A26A71"/>
    <w:rsid w:val="00A30453"/>
    <w:rsid w:val="00A30655"/>
    <w:rsid w:val="00A30913"/>
    <w:rsid w:val="00A30E6D"/>
    <w:rsid w:val="00A30EF0"/>
    <w:rsid w:val="00A31453"/>
    <w:rsid w:val="00A32065"/>
    <w:rsid w:val="00A32B1E"/>
    <w:rsid w:val="00A34E8C"/>
    <w:rsid w:val="00A37E1F"/>
    <w:rsid w:val="00A403FB"/>
    <w:rsid w:val="00A4098C"/>
    <w:rsid w:val="00A415B2"/>
    <w:rsid w:val="00A4224E"/>
    <w:rsid w:val="00A4250A"/>
    <w:rsid w:val="00A44277"/>
    <w:rsid w:val="00A4601D"/>
    <w:rsid w:val="00A471E9"/>
    <w:rsid w:val="00A478A8"/>
    <w:rsid w:val="00A50927"/>
    <w:rsid w:val="00A50D56"/>
    <w:rsid w:val="00A50D95"/>
    <w:rsid w:val="00A511BF"/>
    <w:rsid w:val="00A51FD2"/>
    <w:rsid w:val="00A529B8"/>
    <w:rsid w:val="00A52D0B"/>
    <w:rsid w:val="00A530D2"/>
    <w:rsid w:val="00A535F1"/>
    <w:rsid w:val="00A5364B"/>
    <w:rsid w:val="00A547A3"/>
    <w:rsid w:val="00A55062"/>
    <w:rsid w:val="00A55266"/>
    <w:rsid w:val="00A554A2"/>
    <w:rsid w:val="00A55559"/>
    <w:rsid w:val="00A55781"/>
    <w:rsid w:val="00A559A9"/>
    <w:rsid w:val="00A56715"/>
    <w:rsid w:val="00A56EB8"/>
    <w:rsid w:val="00A577D2"/>
    <w:rsid w:val="00A603C5"/>
    <w:rsid w:val="00A6230C"/>
    <w:rsid w:val="00A62C8A"/>
    <w:rsid w:val="00A63D14"/>
    <w:rsid w:val="00A64CFE"/>
    <w:rsid w:val="00A65697"/>
    <w:rsid w:val="00A659BC"/>
    <w:rsid w:val="00A67A24"/>
    <w:rsid w:val="00A67F73"/>
    <w:rsid w:val="00A703B2"/>
    <w:rsid w:val="00A706BB"/>
    <w:rsid w:val="00A72036"/>
    <w:rsid w:val="00A729EA"/>
    <w:rsid w:val="00A74313"/>
    <w:rsid w:val="00A74340"/>
    <w:rsid w:val="00A74906"/>
    <w:rsid w:val="00A750EE"/>
    <w:rsid w:val="00A75660"/>
    <w:rsid w:val="00A7681D"/>
    <w:rsid w:val="00A80840"/>
    <w:rsid w:val="00A8110D"/>
    <w:rsid w:val="00A81A12"/>
    <w:rsid w:val="00A81F72"/>
    <w:rsid w:val="00A81FB7"/>
    <w:rsid w:val="00A82C11"/>
    <w:rsid w:val="00A835C9"/>
    <w:rsid w:val="00A839AE"/>
    <w:rsid w:val="00A841E9"/>
    <w:rsid w:val="00A85B1F"/>
    <w:rsid w:val="00A87755"/>
    <w:rsid w:val="00A902E2"/>
    <w:rsid w:val="00A912BF"/>
    <w:rsid w:val="00A9308C"/>
    <w:rsid w:val="00A9318B"/>
    <w:rsid w:val="00A936CB"/>
    <w:rsid w:val="00A93EE1"/>
    <w:rsid w:val="00A94590"/>
    <w:rsid w:val="00A94D30"/>
    <w:rsid w:val="00A956A5"/>
    <w:rsid w:val="00A957F9"/>
    <w:rsid w:val="00A9663A"/>
    <w:rsid w:val="00A96657"/>
    <w:rsid w:val="00A97293"/>
    <w:rsid w:val="00AA025C"/>
    <w:rsid w:val="00AA0BEB"/>
    <w:rsid w:val="00AA1E5E"/>
    <w:rsid w:val="00AA205A"/>
    <w:rsid w:val="00AA2157"/>
    <w:rsid w:val="00AA290A"/>
    <w:rsid w:val="00AA29B8"/>
    <w:rsid w:val="00AA2F04"/>
    <w:rsid w:val="00AA30A8"/>
    <w:rsid w:val="00AA3888"/>
    <w:rsid w:val="00AA543D"/>
    <w:rsid w:val="00AA548D"/>
    <w:rsid w:val="00AA593E"/>
    <w:rsid w:val="00AA6EA9"/>
    <w:rsid w:val="00AB1C0A"/>
    <w:rsid w:val="00AB226A"/>
    <w:rsid w:val="00AB274C"/>
    <w:rsid w:val="00AB5610"/>
    <w:rsid w:val="00AB6A65"/>
    <w:rsid w:val="00AB70E9"/>
    <w:rsid w:val="00AC02CE"/>
    <w:rsid w:val="00AC226B"/>
    <w:rsid w:val="00AC4244"/>
    <w:rsid w:val="00AC4287"/>
    <w:rsid w:val="00AC4803"/>
    <w:rsid w:val="00AC4FF8"/>
    <w:rsid w:val="00AC5C7D"/>
    <w:rsid w:val="00AC6195"/>
    <w:rsid w:val="00AC697F"/>
    <w:rsid w:val="00AC6BC7"/>
    <w:rsid w:val="00AD2CCB"/>
    <w:rsid w:val="00AD3353"/>
    <w:rsid w:val="00AD5FC6"/>
    <w:rsid w:val="00AD6303"/>
    <w:rsid w:val="00AD6C14"/>
    <w:rsid w:val="00AD6FF7"/>
    <w:rsid w:val="00AD73BC"/>
    <w:rsid w:val="00AD7C40"/>
    <w:rsid w:val="00AE00A9"/>
    <w:rsid w:val="00AE020F"/>
    <w:rsid w:val="00AE05CC"/>
    <w:rsid w:val="00AE06C9"/>
    <w:rsid w:val="00AE0929"/>
    <w:rsid w:val="00AE0E5D"/>
    <w:rsid w:val="00AE158C"/>
    <w:rsid w:val="00AE2369"/>
    <w:rsid w:val="00AE3BF9"/>
    <w:rsid w:val="00AE3F01"/>
    <w:rsid w:val="00AE4175"/>
    <w:rsid w:val="00AE429D"/>
    <w:rsid w:val="00AE4F46"/>
    <w:rsid w:val="00AE5044"/>
    <w:rsid w:val="00AE5AE8"/>
    <w:rsid w:val="00AE5B84"/>
    <w:rsid w:val="00AE77F7"/>
    <w:rsid w:val="00AE7DAA"/>
    <w:rsid w:val="00AE7E55"/>
    <w:rsid w:val="00AF0B03"/>
    <w:rsid w:val="00AF14BE"/>
    <w:rsid w:val="00AF1B54"/>
    <w:rsid w:val="00AF1BF0"/>
    <w:rsid w:val="00AF1CCD"/>
    <w:rsid w:val="00AF3A07"/>
    <w:rsid w:val="00AF4592"/>
    <w:rsid w:val="00AF47CD"/>
    <w:rsid w:val="00AF53D5"/>
    <w:rsid w:val="00AF5F2B"/>
    <w:rsid w:val="00AF639C"/>
    <w:rsid w:val="00AF7207"/>
    <w:rsid w:val="00AF79E6"/>
    <w:rsid w:val="00B00185"/>
    <w:rsid w:val="00B00BEF"/>
    <w:rsid w:val="00B01A61"/>
    <w:rsid w:val="00B02923"/>
    <w:rsid w:val="00B03FE3"/>
    <w:rsid w:val="00B058F5"/>
    <w:rsid w:val="00B06412"/>
    <w:rsid w:val="00B06A50"/>
    <w:rsid w:val="00B06BA5"/>
    <w:rsid w:val="00B1023D"/>
    <w:rsid w:val="00B10CB2"/>
    <w:rsid w:val="00B10F91"/>
    <w:rsid w:val="00B11128"/>
    <w:rsid w:val="00B11540"/>
    <w:rsid w:val="00B11E5D"/>
    <w:rsid w:val="00B139F4"/>
    <w:rsid w:val="00B13CC6"/>
    <w:rsid w:val="00B14FA4"/>
    <w:rsid w:val="00B153AA"/>
    <w:rsid w:val="00B1574E"/>
    <w:rsid w:val="00B16D73"/>
    <w:rsid w:val="00B16F2A"/>
    <w:rsid w:val="00B17EE6"/>
    <w:rsid w:val="00B202FC"/>
    <w:rsid w:val="00B2031B"/>
    <w:rsid w:val="00B20C66"/>
    <w:rsid w:val="00B2101D"/>
    <w:rsid w:val="00B2141E"/>
    <w:rsid w:val="00B2153C"/>
    <w:rsid w:val="00B21EE2"/>
    <w:rsid w:val="00B222A6"/>
    <w:rsid w:val="00B2297F"/>
    <w:rsid w:val="00B232A7"/>
    <w:rsid w:val="00B2590C"/>
    <w:rsid w:val="00B26B65"/>
    <w:rsid w:val="00B27B3B"/>
    <w:rsid w:val="00B325E2"/>
    <w:rsid w:val="00B32D01"/>
    <w:rsid w:val="00B33BDC"/>
    <w:rsid w:val="00B35DC5"/>
    <w:rsid w:val="00B41614"/>
    <w:rsid w:val="00B43309"/>
    <w:rsid w:val="00B434E5"/>
    <w:rsid w:val="00B439E8"/>
    <w:rsid w:val="00B44E25"/>
    <w:rsid w:val="00B45744"/>
    <w:rsid w:val="00B45A74"/>
    <w:rsid w:val="00B46D98"/>
    <w:rsid w:val="00B4723F"/>
    <w:rsid w:val="00B479C7"/>
    <w:rsid w:val="00B500D0"/>
    <w:rsid w:val="00B50771"/>
    <w:rsid w:val="00B518F9"/>
    <w:rsid w:val="00B51EE1"/>
    <w:rsid w:val="00B51FA8"/>
    <w:rsid w:val="00B53214"/>
    <w:rsid w:val="00B541F6"/>
    <w:rsid w:val="00B54294"/>
    <w:rsid w:val="00B553C2"/>
    <w:rsid w:val="00B5765F"/>
    <w:rsid w:val="00B57B5C"/>
    <w:rsid w:val="00B6046F"/>
    <w:rsid w:val="00B60813"/>
    <w:rsid w:val="00B60AC5"/>
    <w:rsid w:val="00B610B9"/>
    <w:rsid w:val="00B6135D"/>
    <w:rsid w:val="00B621FB"/>
    <w:rsid w:val="00B625F9"/>
    <w:rsid w:val="00B63190"/>
    <w:rsid w:val="00B63667"/>
    <w:rsid w:val="00B6523B"/>
    <w:rsid w:val="00B6573B"/>
    <w:rsid w:val="00B65A77"/>
    <w:rsid w:val="00B663EE"/>
    <w:rsid w:val="00B664C1"/>
    <w:rsid w:val="00B66823"/>
    <w:rsid w:val="00B66CC4"/>
    <w:rsid w:val="00B678C1"/>
    <w:rsid w:val="00B67D86"/>
    <w:rsid w:val="00B70B53"/>
    <w:rsid w:val="00B70E13"/>
    <w:rsid w:val="00B70FCD"/>
    <w:rsid w:val="00B716A2"/>
    <w:rsid w:val="00B72786"/>
    <w:rsid w:val="00B729F5"/>
    <w:rsid w:val="00B72E07"/>
    <w:rsid w:val="00B732A4"/>
    <w:rsid w:val="00B73E04"/>
    <w:rsid w:val="00B741C7"/>
    <w:rsid w:val="00B74CE2"/>
    <w:rsid w:val="00B75418"/>
    <w:rsid w:val="00B76B8A"/>
    <w:rsid w:val="00B77667"/>
    <w:rsid w:val="00B776B7"/>
    <w:rsid w:val="00B80FD6"/>
    <w:rsid w:val="00B81749"/>
    <w:rsid w:val="00B82272"/>
    <w:rsid w:val="00B83AF0"/>
    <w:rsid w:val="00B869DC"/>
    <w:rsid w:val="00B86E3D"/>
    <w:rsid w:val="00B871BC"/>
    <w:rsid w:val="00B87FE7"/>
    <w:rsid w:val="00B900A1"/>
    <w:rsid w:val="00B90862"/>
    <w:rsid w:val="00B917BE"/>
    <w:rsid w:val="00B92C6C"/>
    <w:rsid w:val="00B93DC3"/>
    <w:rsid w:val="00B94253"/>
    <w:rsid w:val="00B949A1"/>
    <w:rsid w:val="00B966D1"/>
    <w:rsid w:val="00B96E2E"/>
    <w:rsid w:val="00B97811"/>
    <w:rsid w:val="00B979BA"/>
    <w:rsid w:val="00B97CB0"/>
    <w:rsid w:val="00BA0E7D"/>
    <w:rsid w:val="00BA1ADE"/>
    <w:rsid w:val="00BA1BBE"/>
    <w:rsid w:val="00BA1E5F"/>
    <w:rsid w:val="00BA3FDD"/>
    <w:rsid w:val="00BA664F"/>
    <w:rsid w:val="00BA66F3"/>
    <w:rsid w:val="00BA6A34"/>
    <w:rsid w:val="00BA72FE"/>
    <w:rsid w:val="00BB0138"/>
    <w:rsid w:val="00BB05AC"/>
    <w:rsid w:val="00BB08F2"/>
    <w:rsid w:val="00BB0C3C"/>
    <w:rsid w:val="00BB1EF7"/>
    <w:rsid w:val="00BB1FA4"/>
    <w:rsid w:val="00BB2B80"/>
    <w:rsid w:val="00BB2D77"/>
    <w:rsid w:val="00BB2EFE"/>
    <w:rsid w:val="00BB3CAD"/>
    <w:rsid w:val="00BB40C0"/>
    <w:rsid w:val="00BB41BF"/>
    <w:rsid w:val="00BB4250"/>
    <w:rsid w:val="00BB4EB6"/>
    <w:rsid w:val="00BB51D7"/>
    <w:rsid w:val="00BB5ABE"/>
    <w:rsid w:val="00BB79EC"/>
    <w:rsid w:val="00BB79F3"/>
    <w:rsid w:val="00BC07FE"/>
    <w:rsid w:val="00BC0AE1"/>
    <w:rsid w:val="00BC201C"/>
    <w:rsid w:val="00BC2F04"/>
    <w:rsid w:val="00BC4160"/>
    <w:rsid w:val="00BC43E2"/>
    <w:rsid w:val="00BC5037"/>
    <w:rsid w:val="00BC6848"/>
    <w:rsid w:val="00BC75C5"/>
    <w:rsid w:val="00BC7735"/>
    <w:rsid w:val="00BC7C06"/>
    <w:rsid w:val="00BC7C17"/>
    <w:rsid w:val="00BC7F77"/>
    <w:rsid w:val="00BD0916"/>
    <w:rsid w:val="00BD20EF"/>
    <w:rsid w:val="00BD3115"/>
    <w:rsid w:val="00BD36BC"/>
    <w:rsid w:val="00BD3ABE"/>
    <w:rsid w:val="00BD4533"/>
    <w:rsid w:val="00BD4A3E"/>
    <w:rsid w:val="00BD4EA9"/>
    <w:rsid w:val="00BD506A"/>
    <w:rsid w:val="00BD6214"/>
    <w:rsid w:val="00BD6E0E"/>
    <w:rsid w:val="00BD759A"/>
    <w:rsid w:val="00BD7D9E"/>
    <w:rsid w:val="00BE026A"/>
    <w:rsid w:val="00BE1EAC"/>
    <w:rsid w:val="00BE2FEB"/>
    <w:rsid w:val="00BE51D8"/>
    <w:rsid w:val="00BE5ADE"/>
    <w:rsid w:val="00BE5CFE"/>
    <w:rsid w:val="00BE708D"/>
    <w:rsid w:val="00BE735F"/>
    <w:rsid w:val="00BE7E31"/>
    <w:rsid w:val="00BF032C"/>
    <w:rsid w:val="00BF2A71"/>
    <w:rsid w:val="00BF4D7F"/>
    <w:rsid w:val="00BF4F44"/>
    <w:rsid w:val="00BF536D"/>
    <w:rsid w:val="00BF5451"/>
    <w:rsid w:val="00BF66E1"/>
    <w:rsid w:val="00BF708C"/>
    <w:rsid w:val="00BF75B1"/>
    <w:rsid w:val="00BF7A03"/>
    <w:rsid w:val="00BF7C1D"/>
    <w:rsid w:val="00C01414"/>
    <w:rsid w:val="00C02447"/>
    <w:rsid w:val="00C02B5E"/>
    <w:rsid w:val="00C039F5"/>
    <w:rsid w:val="00C04D34"/>
    <w:rsid w:val="00C0515A"/>
    <w:rsid w:val="00C05539"/>
    <w:rsid w:val="00C06913"/>
    <w:rsid w:val="00C07BAC"/>
    <w:rsid w:val="00C10758"/>
    <w:rsid w:val="00C1084B"/>
    <w:rsid w:val="00C10BD2"/>
    <w:rsid w:val="00C1192B"/>
    <w:rsid w:val="00C11F7D"/>
    <w:rsid w:val="00C12AE4"/>
    <w:rsid w:val="00C12DDD"/>
    <w:rsid w:val="00C136FF"/>
    <w:rsid w:val="00C13AF1"/>
    <w:rsid w:val="00C14754"/>
    <w:rsid w:val="00C1500C"/>
    <w:rsid w:val="00C15EAC"/>
    <w:rsid w:val="00C162A8"/>
    <w:rsid w:val="00C16837"/>
    <w:rsid w:val="00C16ACF"/>
    <w:rsid w:val="00C17083"/>
    <w:rsid w:val="00C17B16"/>
    <w:rsid w:val="00C17B72"/>
    <w:rsid w:val="00C2124F"/>
    <w:rsid w:val="00C22A6C"/>
    <w:rsid w:val="00C22D9F"/>
    <w:rsid w:val="00C22DAF"/>
    <w:rsid w:val="00C2337E"/>
    <w:rsid w:val="00C2539A"/>
    <w:rsid w:val="00C254BF"/>
    <w:rsid w:val="00C254E6"/>
    <w:rsid w:val="00C25904"/>
    <w:rsid w:val="00C27423"/>
    <w:rsid w:val="00C27CD9"/>
    <w:rsid w:val="00C30B49"/>
    <w:rsid w:val="00C31474"/>
    <w:rsid w:val="00C314AA"/>
    <w:rsid w:val="00C328EF"/>
    <w:rsid w:val="00C33B42"/>
    <w:rsid w:val="00C344E5"/>
    <w:rsid w:val="00C35B15"/>
    <w:rsid w:val="00C35E1B"/>
    <w:rsid w:val="00C3640B"/>
    <w:rsid w:val="00C40672"/>
    <w:rsid w:val="00C406CD"/>
    <w:rsid w:val="00C406ED"/>
    <w:rsid w:val="00C40F68"/>
    <w:rsid w:val="00C414CD"/>
    <w:rsid w:val="00C41B51"/>
    <w:rsid w:val="00C423FD"/>
    <w:rsid w:val="00C432C4"/>
    <w:rsid w:val="00C44D02"/>
    <w:rsid w:val="00C45147"/>
    <w:rsid w:val="00C45839"/>
    <w:rsid w:val="00C45BBF"/>
    <w:rsid w:val="00C45FDF"/>
    <w:rsid w:val="00C508CF"/>
    <w:rsid w:val="00C518F9"/>
    <w:rsid w:val="00C5303F"/>
    <w:rsid w:val="00C546B7"/>
    <w:rsid w:val="00C54D21"/>
    <w:rsid w:val="00C55368"/>
    <w:rsid w:val="00C5558F"/>
    <w:rsid w:val="00C55710"/>
    <w:rsid w:val="00C55A73"/>
    <w:rsid w:val="00C55C8C"/>
    <w:rsid w:val="00C56A82"/>
    <w:rsid w:val="00C56A9C"/>
    <w:rsid w:val="00C56E6B"/>
    <w:rsid w:val="00C573EA"/>
    <w:rsid w:val="00C60E2D"/>
    <w:rsid w:val="00C61186"/>
    <w:rsid w:val="00C61966"/>
    <w:rsid w:val="00C620C4"/>
    <w:rsid w:val="00C62237"/>
    <w:rsid w:val="00C62F01"/>
    <w:rsid w:val="00C6315C"/>
    <w:rsid w:val="00C633D2"/>
    <w:rsid w:val="00C63449"/>
    <w:rsid w:val="00C638F5"/>
    <w:rsid w:val="00C640CF"/>
    <w:rsid w:val="00C6456B"/>
    <w:rsid w:val="00C65044"/>
    <w:rsid w:val="00C6569D"/>
    <w:rsid w:val="00C66499"/>
    <w:rsid w:val="00C668FD"/>
    <w:rsid w:val="00C66AED"/>
    <w:rsid w:val="00C704F4"/>
    <w:rsid w:val="00C709DD"/>
    <w:rsid w:val="00C70BC9"/>
    <w:rsid w:val="00C71225"/>
    <w:rsid w:val="00C7125C"/>
    <w:rsid w:val="00C71843"/>
    <w:rsid w:val="00C71B67"/>
    <w:rsid w:val="00C71DF4"/>
    <w:rsid w:val="00C721C8"/>
    <w:rsid w:val="00C72C6E"/>
    <w:rsid w:val="00C73320"/>
    <w:rsid w:val="00C73375"/>
    <w:rsid w:val="00C7419A"/>
    <w:rsid w:val="00C74D05"/>
    <w:rsid w:val="00C74FE7"/>
    <w:rsid w:val="00C753DF"/>
    <w:rsid w:val="00C800A5"/>
    <w:rsid w:val="00C80745"/>
    <w:rsid w:val="00C80BB9"/>
    <w:rsid w:val="00C81DCB"/>
    <w:rsid w:val="00C82037"/>
    <w:rsid w:val="00C82303"/>
    <w:rsid w:val="00C828C0"/>
    <w:rsid w:val="00C83EEB"/>
    <w:rsid w:val="00C87483"/>
    <w:rsid w:val="00C87869"/>
    <w:rsid w:val="00C938E1"/>
    <w:rsid w:val="00C9485D"/>
    <w:rsid w:val="00C95255"/>
    <w:rsid w:val="00C97471"/>
    <w:rsid w:val="00CA028E"/>
    <w:rsid w:val="00CA03F2"/>
    <w:rsid w:val="00CA0630"/>
    <w:rsid w:val="00CA0887"/>
    <w:rsid w:val="00CA08B2"/>
    <w:rsid w:val="00CA0E0B"/>
    <w:rsid w:val="00CA1378"/>
    <w:rsid w:val="00CA1501"/>
    <w:rsid w:val="00CA23A6"/>
    <w:rsid w:val="00CA23AD"/>
    <w:rsid w:val="00CA2ABE"/>
    <w:rsid w:val="00CA4A2A"/>
    <w:rsid w:val="00CA4F43"/>
    <w:rsid w:val="00CA511F"/>
    <w:rsid w:val="00CA51C0"/>
    <w:rsid w:val="00CA5511"/>
    <w:rsid w:val="00CA5E8F"/>
    <w:rsid w:val="00CA612C"/>
    <w:rsid w:val="00CA652C"/>
    <w:rsid w:val="00CA75F1"/>
    <w:rsid w:val="00CA7ED7"/>
    <w:rsid w:val="00CB1ABD"/>
    <w:rsid w:val="00CB1AD8"/>
    <w:rsid w:val="00CB2829"/>
    <w:rsid w:val="00CB2BCD"/>
    <w:rsid w:val="00CB3ACD"/>
    <w:rsid w:val="00CB43A5"/>
    <w:rsid w:val="00CB4E16"/>
    <w:rsid w:val="00CB4E6E"/>
    <w:rsid w:val="00CB796C"/>
    <w:rsid w:val="00CC0420"/>
    <w:rsid w:val="00CC0514"/>
    <w:rsid w:val="00CC168B"/>
    <w:rsid w:val="00CC1DB6"/>
    <w:rsid w:val="00CC2149"/>
    <w:rsid w:val="00CC3264"/>
    <w:rsid w:val="00CC4AF9"/>
    <w:rsid w:val="00CC5653"/>
    <w:rsid w:val="00CC571B"/>
    <w:rsid w:val="00CC5BC8"/>
    <w:rsid w:val="00CC5F9C"/>
    <w:rsid w:val="00CC6776"/>
    <w:rsid w:val="00CC7EA2"/>
    <w:rsid w:val="00CD0316"/>
    <w:rsid w:val="00CD03B3"/>
    <w:rsid w:val="00CD0703"/>
    <w:rsid w:val="00CD0733"/>
    <w:rsid w:val="00CD2846"/>
    <w:rsid w:val="00CD29BB"/>
    <w:rsid w:val="00CD34C3"/>
    <w:rsid w:val="00CD3C28"/>
    <w:rsid w:val="00CD487A"/>
    <w:rsid w:val="00CD547A"/>
    <w:rsid w:val="00CD5F64"/>
    <w:rsid w:val="00CE06F3"/>
    <w:rsid w:val="00CE1195"/>
    <w:rsid w:val="00CE2F17"/>
    <w:rsid w:val="00CE3CB8"/>
    <w:rsid w:val="00CE513C"/>
    <w:rsid w:val="00CE513E"/>
    <w:rsid w:val="00CE6A35"/>
    <w:rsid w:val="00CF0B15"/>
    <w:rsid w:val="00CF0C74"/>
    <w:rsid w:val="00CF1905"/>
    <w:rsid w:val="00CF1B03"/>
    <w:rsid w:val="00CF1B7D"/>
    <w:rsid w:val="00CF1DE3"/>
    <w:rsid w:val="00CF1F18"/>
    <w:rsid w:val="00CF2250"/>
    <w:rsid w:val="00CF249A"/>
    <w:rsid w:val="00CF2696"/>
    <w:rsid w:val="00CF2BAD"/>
    <w:rsid w:val="00CF4DA5"/>
    <w:rsid w:val="00CF667E"/>
    <w:rsid w:val="00CF6BFB"/>
    <w:rsid w:val="00CF72CB"/>
    <w:rsid w:val="00CF7B03"/>
    <w:rsid w:val="00D00553"/>
    <w:rsid w:val="00D00564"/>
    <w:rsid w:val="00D01308"/>
    <w:rsid w:val="00D01780"/>
    <w:rsid w:val="00D01E69"/>
    <w:rsid w:val="00D023FD"/>
    <w:rsid w:val="00D027CE"/>
    <w:rsid w:val="00D03E86"/>
    <w:rsid w:val="00D04758"/>
    <w:rsid w:val="00D0490D"/>
    <w:rsid w:val="00D04A4E"/>
    <w:rsid w:val="00D04C4A"/>
    <w:rsid w:val="00D055A9"/>
    <w:rsid w:val="00D055CF"/>
    <w:rsid w:val="00D05C2D"/>
    <w:rsid w:val="00D07F10"/>
    <w:rsid w:val="00D102F1"/>
    <w:rsid w:val="00D10FDD"/>
    <w:rsid w:val="00D1164B"/>
    <w:rsid w:val="00D1250D"/>
    <w:rsid w:val="00D1277A"/>
    <w:rsid w:val="00D13022"/>
    <w:rsid w:val="00D15259"/>
    <w:rsid w:val="00D15B4C"/>
    <w:rsid w:val="00D16A95"/>
    <w:rsid w:val="00D16D55"/>
    <w:rsid w:val="00D20902"/>
    <w:rsid w:val="00D2110C"/>
    <w:rsid w:val="00D21A81"/>
    <w:rsid w:val="00D21C12"/>
    <w:rsid w:val="00D220D3"/>
    <w:rsid w:val="00D2281D"/>
    <w:rsid w:val="00D22F2F"/>
    <w:rsid w:val="00D23628"/>
    <w:rsid w:val="00D245FD"/>
    <w:rsid w:val="00D248C6"/>
    <w:rsid w:val="00D24984"/>
    <w:rsid w:val="00D25046"/>
    <w:rsid w:val="00D26759"/>
    <w:rsid w:val="00D2787D"/>
    <w:rsid w:val="00D3158C"/>
    <w:rsid w:val="00D32EC9"/>
    <w:rsid w:val="00D3374C"/>
    <w:rsid w:val="00D33A73"/>
    <w:rsid w:val="00D3450E"/>
    <w:rsid w:val="00D36418"/>
    <w:rsid w:val="00D36840"/>
    <w:rsid w:val="00D376E7"/>
    <w:rsid w:val="00D37D2D"/>
    <w:rsid w:val="00D402D1"/>
    <w:rsid w:val="00D406FA"/>
    <w:rsid w:val="00D41017"/>
    <w:rsid w:val="00D415B9"/>
    <w:rsid w:val="00D41A3C"/>
    <w:rsid w:val="00D41B6F"/>
    <w:rsid w:val="00D43091"/>
    <w:rsid w:val="00D44E63"/>
    <w:rsid w:val="00D450F6"/>
    <w:rsid w:val="00D46321"/>
    <w:rsid w:val="00D467FC"/>
    <w:rsid w:val="00D47AA1"/>
    <w:rsid w:val="00D50345"/>
    <w:rsid w:val="00D50F42"/>
    <w:rsid w:val="00D5278E"/>
    <w:rsid w:val="00D528FD"/>
    <w:rsid w:val="00D53B38"/>
    <w:rsid w:val="00D53B9E"/>
    <w:rsid w:val="00D54439"/>
    <w:rsid w:val="00D546CE"/>
    <w:rsid w:val="00D56358"/>
    <w:rsid w:val="00D5671F"/>
    <w:rsid w:val="00D56E45"/>
    <w:rsid w:val="00D56EA6"/>
    <w:rsid w:val="00D6058D"/>
    <w:rsid w:val="00D60791"/>
    <w:rsid w:val="00D61123"/>
    <w:rsid w:val="00D62BBA"/>
    <w:rsid w:val="00D6560D"/>
    <w:rsid w:val="00D657ED"/>
    <w:rsid w:val="00D672CB"/>
    <w:rsid w:val="00D67789"/>
    <w:rsid w:val="00D678C9"/>
    <w:rsid w:val="00D67BD5"/>
    <w:rsid w:val="00D70661"/>
    <w:rsid w:val="00D71483"/>
    <w:rsid w:val="00D718B6"/>
    <w:rsid w:val="00D73050"/>
    <w:rsid w:val="00D734B8"/>
    <w:rsid w:val="00D747DC"/>
    <w:rsid w:val="00D748CB"/>
    <w:rsid w:val="00D74DBE"/>
    <w:rsid w:val="00D7569B"/>
    <w:rsid w:val="00D75ACA"/>
    <w:rsid w:val="00D75C41"/>
    <w:rsid w:val="00D76313"/>
    <w:rsid w:val="00D76D73"/>
    <w:rsid w:val="00D80046"/>
    <w:rsid w:val="00D811D9"/>
    <w:rsid w:val="00D811FB"/>
    <w:rsid w:val="00D814C1"/>
    <w:rsid w:val="00D8165D"/>
    <w:rsid w:val="00D816DF"/>
    <w:rsid w:val="00D816E1"/>
    <w:rsid w:val="00D822BD"/>
    <w:rsid w:val="00D824B8"/>
    <w:rsid w:val="00D839F8"/>
    <w:rsid w:val="00D83A0B"/>
    <w:rsid w:val="00D8488A"/>
    <w:rsid w:val="00D857A2"/>
    <w:rsid w:val="00D86C8A"/>
    <w:rsid w:val="00D90328"/>
    <w:rsid w:val="00D91F9E"/>
    <w:rsid w:val="00D92D59"/>
    <w:rsid w:val="00D94742"/>
    <w:rsid w:val="00D94DD9"/>
    <w:rsid w:val="00D95535"/>
    <w:rsid w:val="00D95E67"/>
    <w:rsid w:val="00D96B5C"/>
    <w:rsid w:val="00D97140"/>
    <w:rsid w:val="00D979C9"/>
    <w:rsid w:val="00DA0F4C"/>
    <w:rsid w:val="00DA2195"/>
    <w:rsid w:val="00DA30D8"/>
    <w:rsid w:val="00DA3F6E"/>
    <w:rsid w:val="00DA41C2"/>
    <w:rsid w:val="00DA43D7"/>
    <w:rsid w:val="00DA58B4"/>
    <w:rsid w:val="00DA5F9D"/>
    <w:rsid w:val="00DA6540"/>
    <w:rsid w:val="00DA6921"/>
    <w:rsid w:val="00DA7F71"/>
    <w:rsid w:val="00DB0563"/>
    <w:rsid w:val="00DB1968"/>
    <w:rsid w:val="00DB1B6B"/>
    <w:rsid w:val="00DB3753"/>
    <w:rsid w:val="00DB381D"/>
    <w:rsid w:val="00DB4A0B"/>
    <w:rsid w:val="00DB500B"/>
    <w:rsid w:val="00DB5FA3"/>
    <w:rsid w:val="00DB62AB"/>
    <w:rsid w:val="00DB64FB"/>
    <w:rsid w:val="00DB6A1B"/>
    <w:rsid w:val="00DB6A46"/>
    <w:rsid w:val="00DC0683"/>
    <w:rsid w:val="00DC078C"/>
    <w:rsid w:val="00DC1B0B"/>
    <w:rsid w:val="00DC1EC4"/>
    <w:rsid w:val="00DC21EF"/>
    <w:rsid w:val="00DC2733"/>
    <w:rsid w:val="00DC2B9E"/>
    <w:rsid w:val="00DC35AF"/>
    <w:rsid w:val="00DC4B56"/>
    <w:rsid w:val="00DC4E63"/>
    <w:rsid w:val="00DC60EB"/>
    <w:rsid w:val="00DC6ED9"/>
    <w:rsid w:val="00DC73B7"/>
    <w:rsid w:val="00DC7AB1"/>
    <w:rsid w:val="00DD0835"/>
    <w:rsid w:val="00DD2B84"/>
    <w:rsid w:val="00DD51A9"/>
    <w:rsid w:val="00DD52E1"/>
    <w:rsid w:val="00DD58DC"/>
    <w:rsid w:val="00DD6476"/>
    <w:rsid w:val="00DE12B3"/>
    <w:rsid w:val="00DE3D57"/>
    <w:rsid w:val="00DE4915"/>
    <w:rsid w:val="00DE556C"/>
    <w:rsid w:val="00DE5571"/>
    <w:rsid w:val="00DE79B3"/>
    <w:rsid w:val="00DF0114"/>
    <w:rsid w:val="00DF2403"/>
    <w:rsid w:val="00DF26DB"/>
    <w:rsid w:val="00DF31FA"/>
    <w:rsid w:val="00DF4969"/>
    <w:rsid w:val="00DF4B7B"/>
    <w:rsid w:val="00DF4D16"/>
    <w:rsid w:val="00DF7B50"/>
    <w:rsid w:val="00E0221D"/>
    <w:rsid w:val="00E058CA"/>
    <w:rsid w:val="00E063A6"/>
    <w:rsid w:val="00E06BC8"/>
    <w:rsid w:val="00E10272"/>
    <w:rsid w:val="00E10944"/>
    <w:rsid w:val="00E11BC1"/>
    <w:rsid w:val="00E11BD2"/>
    <w:rsid w:val="00E11E49"/>
    <w:rsid w:val="00E12271"/>
    <w:rsid w:val="00E13484"/>
    <w:rsid w:val="00E143BE"/>
    <w:rsid w:val="00E14634"/>
    <w:rsid w:val="00E14A0F"/>
    <w:rsid w:val="00E155C4"/>
    <w:rsid w:val="00E15A83"/>
    <w:rsid w:val="00E172B5"/>
    <w:rsid w:val="00E1781D"/>
    <w:rsid w:val="00E20E44"/>
    <w:rsid w:val="00E23D8A"/>
    <w:rsid w:val="00E26072"/>
    <w:rsid w:val="00E279E2"/>
    <w:rsid w:val="00E3233C"/>
    <w:rsid w:val="00E32641"/>
    <w:rsid w:val="00E33D0C"/>
    <w:rsid w:val="00E34A34"/>
    <w:rsid w:val="00E350BB"/>
    <w:rsid w:val="00E35974"/>
    <w:rsid w:val="00E35BEA"/>
    <w:rsid w:val="00E36B0A"/>
    <w:rsid w:val="00E41391"/>
    <w:rsid w:val="00E4194C"/>
    <w:rsid w:val="00E421A7"/>
    <w:rsid w:val="00E42F2A"/>
    <w:rsid w:val="00E44B55"/>
    <w:rsid w:val="00E45E90"/>
    <w:rsid w:val="00E46346"/>
    <w:rsid w:val="00E46441"/>
    <w:rsid w:val="00E46A17"/>
    <w:rsid w:val="00E47400"/>
    <w:rsid w:val="00E505A6"/>
    <w:rsid w:val="00E5065A"/>
    <w:rsid w:val="00E51098"/>
    <w:rsid w:val="00E53E4A"/>
    <w:rsid w:val="00E55CB4"/>
    <w:rsid w:val="00E56695"/>
    <w:rsid w:val="00E56721"/>
    <w:rsid w:val="00E56A13"/>
    <w:rsid w:val="00E56F7C"/>
    <w:rsid w:val="00E57445"/>
    <w:rsid w:val="00E57A21"/>
    <w:rsid w:val="00E601F7"/>
    <w:rsid w:val="00E608B9"/>
    <w:rsid w:val="00E61451"/>
    <w:rsid w:val="00E620A4"/>
    <w:rsid w:val="00E62C3B"/>
    <w:rsid w:val="00E6313B"/>
    <w:rsid w:val="00E634CC"/>
    <w:rsid w:val="00E63673"/>
    <w:rsid w:val="00E63AFC"/>
    <w:rsid w:val="00E64CF9"/>
    <w:rsid w:val="00E65034"/>
    <w:rsid w:val="00E657F3"/>
    <w:rsid w:val="00E673F6"/>
    <w:rsid w:val="00E70608"/>
    <w:rsid w:val="00E71322"/>
    <w:rsid w:val="00E713AE"/>
    <w:rsid w:val="00E71685"/>
    <w:rsid w:val="00E7258B"/>
    <w:rsid w:val="00E7292C"/>
    <w:rsid w:val="00E736FD"/>
    <w:rsid w:val="00E742F1"/>
    <w:rsid w:val="00E7453C"/>
    <w:rsid w:val="00E752BA"/>
    <w:rsid w:val="00E75A2A"/>
    <w:rsid w:val="00E805A1"/>
    <w:rsid w:val="00E812DB"/>
    <w:rsid w:val="00E825DB"/>
    <w:rsid w:val="00E83895"/>
    <w:rsid w:val="00E83910"/>
    <w:rsid w:val="00E83A54"/>
    <w:rsid w:val="00E83AE0"/>
    <w:rsid w:val="00E83E33"/>
    <w:rsid w:val="00E841C1"/>
    <w:rsid w:val="00E84F78"/>
    <w:rsid w:val="00E87C15"/>
    <w:rsid w:val="00E906D2"/>
    <w:rsid w:val="00E91681"/>
    <w:rsid w:val="00E91CAA"/>
    <w:rsid w:val="00E92D9B"/>
    <w:rsid w:val="00E93455"/>
    <w:rsid w:val="00E9381D"/>
    <w:rsid w:val="00E94376"/>
    <w:rsid w:val="00E9437A"/>
    <w:rsid w:val="00E956B2"/>
    <w:rsid w:val="00E95E32"/>
    <w:rsid w:val="00E96E9E"/>
    <w:rsid w:val="00E97A5A"/>
    <w:rsid w:val="00EA0060"/>
    <w:rsid w:val="00EA1176"/>
    <w:rsid w:val="00EA1B7B"/>
    <w:rsid w:val="00EA1DD0"/>
    <w:rsid w:val="00EA2D3F"/>
    <w:rsid w:val="00EA58D3"/>
    <w:rsid w:val="00EA6DA4"/>
    <w:rsid w:val="00EA7027"/>
    <w:rsid w:val="00EA7626"/>
    <w:rsid w:val="00EA7DC2"/>
    <w:rsid w:val="00EB0308"/>
    <w:rsid w:val="00EB04E6"/>
    <w:rsid w:val="00EB164E"/>
    <w:rsid w:val="00EB1EDC"/>
    <w:rsid w:val="00EB1FDC"/>
    <w:rsid w:val="00EB212C"/>
    <w:rsid w:val="00EB21E2"/>
    <w:rsid w:val="00EB44AA"/>
    <w:rsid w:val="00EB4F22"/>
    <w:rsid w:val="00EB6322"/>
    <w:rsid w:val="00EB64E5"/>
    <w:rsid w:val="00EB6BF7"/>
    <w:rsid w:val="00EB7247"/>
    <w:rsid w:val="00EC09B7"/>
    <w:rsid w:val="00EC14A9"/>
    <w:rsid w:val="00EC1D3E"/>
    <w:rsid w:val="00EC1E78"/>
    <w:rsid w:val="00EC2018"/>
    <w:rsid w:val="00EC2131"/>
    <w:rsid w:val="00EC2507"/>
    <w:rsid w:val="00EC2F55"/>
    <w:rsid w:val="00EC5875"/>
    <w:rsid w:val="00EC64D1"/>
    <w:rsid w:val="00EC67C7"/>
    <w:rsid w:val="00ED0B91"/>
    <w:rsid w:val="00ED168E"/>
    <w:rsid w:val="00ED39A3"/>
    <w:rsid w:val="00ED471F"/>
    <w:rsid w:val="00ED47AA"/>
    <w:rsid w:val="00ED57F9"/>
    <w:rsid w:val="00ED65F5"/>
    <w:rsid w:val="00ED6897"/>
    <w:rsid w:val="00ED6DFA"/>
    <w:rsid w:val="00ED7E2E"/>
    <w:rsid w:val="00EE0958"/>
    <w:rsid w:val="00EE0D34"/>
    <w:rsid w:val="00EE11D0"/>
    <w:rsid w:val="00EE1398"/>
    <w:rsid w:val="00EE210E"/>
    <w:rsid w:val="00EE23D1"/>
    <w:rsid w:val="00EE3C29"/>
    <w:rsid w:val="00EE4D8A"/>
    <w:rsid w:val="00EE5F7D"/>
    <w:rsid w:val="00EE6264"/>
    <w:rsid w:val="00EE7E45"/>
    <w:rsid w:val="00EF010E"/>
    <w:rsid w:val="00EF14ED"/>
    <w:rsid w:val="00EF1B82"/>
    <w:rsid w:val="00EF20F5"/>
    <w:rsid w:val="00EF2897"/>
    <w:rsid w:val="00EF372B"/>
    <w:rsid w:val="00EF44FB"/>
    <w:rsid w:val="00EF5867"/>
    <w:rsid w:val="00EF5C3D"/>
    <w:rsid w:val="00EF6C74"/>
    <w:rsid w:val="00EF71A7"/>
    <w:rsid w:val="00EF75AE"/>
    <w:rsid w:val="00F013C2"/>
    <w:rsid w:val="00F027D9"/>
    <w:rsid w:val="00F03F4A"/>
    <w:rsid w:val="00F04938"/>
    <w:rsid w:val="00F065FB"/>
    <w:rsid w:val="00F0790E"/>
    <w:rsid w:val="00F07D2C"/>
    <w:rsid w:val="00F1133E"/>
    <w:rsid w:val="00F11A4F"/>
    <w:rsid w:val="00F121B0"/>
    <w:rsid w:val="00F14403"/>
    <w:rsid w:val="00F146E8"/>
    <w:rsid w:val="00F146FD"/>
    <w:rsid w:val="00F15F60"/>
    <w:rsid w:val="00F16EBD"/>
    <w:rsid w:val="00F22AF2"/>
    <w:rsid w:val="00F231A9"/>
    <w:rsid w:val="00F23714"/>
    <w:rsid w:val="00F238B3"/>
    <w:rsid w:val="00F23AA2"/>
    <w:rsid w:val="00F23B11"/>
    <w:rsid w:val="00F249DB"/>
    <w:rsid w:val="00F24DE8"/>
    <w:rsid w:val="00F2501F"/>
    <w:rsid w:val="00F2539A"/>
    <w:rsid w:val="00F2552E"/>
    <w:rsid w:val="00F26CF4"/>
    <w:rsid w:val="00F27B24"/>
    <w:rsid w:val="00F27EC6"/>
    <w:rsid w:val="00F3032C"/>
    <w:rsid w:val="00F3076D"/>
    <w:rsid w:val="00F30C9E"/>
    <w:rsid w:val="00F31D84"/>
    <w:rsid w:val="00F325DD"/>
    <w:rsid w:val="00F333C6"/>
    <w:rsid w:val="00F3351E"/>
    <w:rsid w:val="00F33621"/>
    <w:rsid w:val="00F33786"/>
    <w:rsid w:val="00F342F7"/>
    <w:rsid w:val="00F3584A"/>
    <w:rsid w:val="00F35DD5"/>
    <w:rsid w:val="00F3647C"/>
    <w:rsid w:val="00F36C23"/>
    <w:rsid w:val="00F3718B"/>
    <w:rsid w:val="00F37634"/>
    <w:rsid w:val="00F41D59"/>
    <w:rsid w:val="00F420EE"/>
    <w:rsid w:val="00F435E3"/>
    <w:rsid w:val="00F43BF2"/>
    <w:rsid w:val="00F443B4"/>
    <w:rsid w:val="00F44D34"/>
    <w:rsid w:val="00F45BA5"/>
    <w:rsid w:val="00F467CA"/>
    <w:rsid w:val="00F47AE8"/>
    <w:rsid w:val="00F50C5E"/>
    <w:rsid w:val="00F51D9B"/>
    <w:rsid w:val="00F51F3D"/>
    <w:rsid w:val="00F5328B"/>
    <w:rsid w:val="00F543CE"/>
    <w:rsid w:val="00F54DCE"/>
    <w:rsid w:val="00F571B1"/>
    <w:rsid w:val="00F57224"/>
    <w:rsid w:val="00F6108B"/>
    <w:rsid w:val="00F611DB"/>
    <w:rsid w:val="00F61D62"/>
    <w:rsid w:val="00F62670"/>
    <w:rsid w:val="00F638AA"/>
    <w:rsid w:val="00F63C50"/>
    <w:rsid w:val="00F658F7"/>
    <w:rsid w:val="00F66526"/>
    <w:rsid w:val="00F67EA9"/>
    <w:rsid w:val="00F70265"/>
    <w:rsid w:val="00F70C44"/>
    <w:rsid w:val="00F710C7"/>
    <w:rsid w:val="00F713D3"/>
    <w:rsid w:val="00F71A63"/>
    <w:rsid w:val="00F71DF8"/>
    <w:rsid w:val="00F72081"/>
    <w:rsid w:val="00F72C49"/>
    <w:rsid w:val="00F73A7A"/>
    <w:rsid w:val="00F73E62"/>
    <w:rsid w:val="00F73F82"/>
    <w:rsid w:val="00F76008"/>
    <w:rsid w:val="00F76528"/>
    <w:rsid w:val="00F7750A"/>
    <w:rsid w:val="00F77791"/>
    <w:rsid w:val="00F80428"/>
    <w:rsid w:val="00F806BB"/>
    <w:rsid w:val="00F812DD"/>
    <w:rsid w:val="00F816DB"/>
    <w:rsid w:val="00F81A3C"/>
    <w:rsid w:val="00F81FA3"/>
    <w:rsid w:val="00F820F6"/>
    <w:rsid w:val="00F822B5"/>
    <w:rsid w:val="00F835AA"/>
    <w:rsid w:val="00F83625"/>
    <w:rsid w:val="00F855B1"/>
    <w:rsid w:val="00F858A7"/>
    <w:rsid w:val="00F85D3A"/>
    <w:rsid w:val="00F86364"/>
    <w:rsid w:val="00F86CE9"/>
    <w:rsid w:val="00F90B91"/>
    <w:rsid w:val="00F91A5E"/>
    <w:rsid w:val="00F91A90"/>
    <w:rsid w:val="00F91AA7"/>
    <w:rsid w:val="00F91AF7"/>
    <w:rsid w:val="00F91C8F"/>
    <w:rsid w:val="00F92E91"/>
    <w:rsid w:val="00F9339E"/>
    <w:rsid w:val="00F933EF"/>
    <w:rsid w:val="00F9483A"/>
    <w:rsid w:val="00F94F0D"/>
    <w:rsid w:val="00F951C9"/>
    <w:rsid w:val="00F9537C"/>
    <w:rsid w:val="00F95C6A"/>
    <w:rsid w:val="00F96551"/>
    <w:rsid w:val="00F96FE4"/>
    <w:rsid w:val="00FA001D"/>
    <w:rsid w:val="00FA11F6"/>
    <w:rsid w:val="00FA224E"/>
    <w:rsid w:val="00FA33C8"/>
    <w:rsid w:val="00FA43EE"/>
    <w:rsid w:val="00FA5954"/>
    <w:rsid w:val="00FA5CA2"/>
    <w:rsid w:val="00FA7620"/>
    <w:rsid w:val="00FA778E"/>
    <w:rsid w:val="00FB007F"/>
    <w:rsid w:val="00FB0B9D"/>
    <w:rsid w:val="00FB449C"/>
    <w:rsid w:val="00FB4616"/>
    <w:rsid w:val="00FB5243"/>
    <w:rsid w:val="00FB564A"/>
    <w:rsid w:val="00FB5D42"/>
    <w:rsid w:val="00FC2CEB"/>
    <w:rsid w:val="00FC4F2D"/>
    <w:rsid w:val="00FC59ED"/>
    <w:rsid w:val="00FC736B"/>
    <w:rsid w:val="00FD0037"/>
    <w:rsid w:val="00FD13D2"/>
    <w:rsid w:val="00FD156F"/>
    <w:rsid w:val="00FD1F25"/>
    <w:rsid w:val="00FD354A"/>
    <w:rsid w:val="00FD4481"/>
    <w:rsid w:val="00FD4F93"/>
    <w:rsid w:val="00FE1632"/>
    <w:rsid w:val="00FE209D"/>
    <w:rsid w:val="00FE244F"/>
    <w:rsid w:val="00FE309D"/>
    <w:rsid w:val="00FE34BD"/>
    <w:rsid w:val="00FE452B"/>
    <w:rsid w:val="00FE6697"/>
    <w:rsid w:val="00FF0665"/>
    <w:rsid w:val="00FF0901"/>
    <w:rsid w:val="00FF0E0D"/>
    <w:rsid w:val="00FF123D"/>
    <w:rsid w:val="00FF1923"/>
    <w:rsid w:val="00FF25AC"/>
    <w:rsid w:val="00FF2CC2"/>
    <w:rsid w:val="00FF34E7"/>
    <w:rsid w:val="00FF3AD8"/>
    <w:rsid w:val="00FF3D00"/>
    <w:rsid w:val="00FF47B3"/>
    <w:rsid w:val="00FF61CC"/>
    <w:rsid w:val="00FF62B2"/>
    <w:rsid w:val="00FF6C28"/>
    <w:rsid w:val="00FF7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250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7F7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F239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4</Pages>
  <Words>163</Words>
  <Characters>932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</dc:title>
  <dc:subject/>
  <dc:creator>Intel</dc:creator>
  <cp:keywords/>
  <dc:description/>
  <cp:lastModifiedBy>Алёшенька</cp:lastModifiedBy>
  <cp:revision>2</cp:revision>
  <cp:lastPrinted>2024-06-12T06:27:00Z</cp:lastPrinted>
  <dcterms:created xsi:type="dcterms:W3CDTF">2026-03-06T05:57:00Z</dcterms:created>
  <dcterms:modified xsi:type="dcterms:W3CDTF">2026-03-06T05:57:00Z</dcterms:modified>
</cp:coreProperties>
</file>